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31"/>
        <w:tblW w:w="964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shd w:val="clear" w:color="auto" w:fill="C0C0C0"/>
        <w:tblLook w:val="01E0" w:firstRow="1" w:lastRow="1" w:firstColumn="1" w:lastColumn="1" w:noHBand="0" w:noVBand="0"/>
      </w:tblPr>
      <w:tblGrid>
        <w:gridCol w:w="9648"/>
      </w:tblGrid>
      <w:tr w:rsidR="00FF718F" w14:paraId="53956520" w14:textId="77777777" w:rsidTr="00FF718F">
        <w:tc>
          <w:tcPr>
            <w:tcW w:w="9648" w:type="dxa"/>
            <w:shd w:val="clear" w:color="auto" w:fill="C0C0C0"/>
            <w:vAlign w:val="center"/>
          </w:tcPr>
          <w:p w14:paraId="29FA1DD7" w14:textId="2C81725D" w:rsidR="00FF718F" w:rsidRDefault="00FF718F" w:rsidP="00FF718F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14:paraId="7B57788D" w14:textId="77777777" w:rsidR="00FF718F" w:rsidRDefault="00FF718F" w:rsidP="00831219"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FORMULÁRIO DE REFERENCIAÇÃO</w:t>
            </w:r>
          </w:p>
          <w:p w14:paraId="65B8A2F2" w14:textId="58BFDEF8" w:rsidR="00FF718F" w:rsidRDefault="00FF718F" w:rsidP="00FF718F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14:paraId="77500324" w14:textId="6BB20F95" w:rsidR="00867F8F" w:rsidRDefault="00867F8F" w:rsidP="00FF718F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25556FF1" w14:textId="7D0D1294" w:rsidR="00824D1A" w:rsidRDefault="00FB0254" w:rsidP="00FF718F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3724AA" wp14:editId="0EBCB43D">
                <wp:simplePos x="0" y="0"/>
                <wp:positionH relativeFrom="column">
                  <wp:posOffset>4856480</wp:posOffset>
                </wp:positionH>
                <wp:positionV relativeFrom="paragraph">
                  <wp:posOffset>0</wp:posOffset>
                </wp:positionV>
                <wp:extent cx="1481455" cy="743585"/>
                <wp:effectExtent l="0" t="0" r="17145" b="18415"/>
                <wp:wrapThrough wrapText="bothSides">
                  <wp:wrapPolygon edited="0">
                    <wp:start x="0" y="0"/>
                    <wp:lineTo x="0" y="21397"/>
                    <wp:lineTo x="21480" y="21397"/>
                    <wp:lineTo x="21480" y="0"/>
                    <wp:lineTo x="0" y="0"/>
                  </wp:wrapPolygon>
                </wp:wrapThrough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455" cy="7435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13FBF2" w14:textId="77777777" w:rsidR="00FE795E" w:rsidRDefault="00FB0254" w:rsidP="00FE795E">
                            <w:pPr>
                              <w:spacing w:line="276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4BE6">
                              <w:rPr>
                                <w:sz w:val="20"/>
                                <w:szCs w:val="20"/>
                              </w:rPr>
                              <w:t xml:space="preserve">Data de entrada na </w:t>
                            </w:r>
                            <w:r w:rsidR="00FE795E" w:rsidRPr="00804BE6">
                              <w:rPr>
                                <w:sz w:val="20"/>
                                <w:szCs w:val="20"/>
                              </w:rPr>
                              <w:t>EAE</w:t>
                            </w:r>
                          </w:p>
                          <w:p w14:paraId="55812827" w14:textId="510734F7" w:rsidR="00F36D0C" w:rsidRPr="00804BE6" w:rsidRDefault="00FB0254" w:rsidP="00FE795E">
                            <w:pPr>
                              <w:spacing w:line="276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____/___/_____</w:t>
                            </w:r>
                          </w:p>
                          <w:p w14:paraId="4CCE03C7" w14:textId="725C7DA8" w:rsidR="00B30C11" w:rsidRDefault="00B30C11" w:rsidP="00B30C11">
                            <w:pPr>
                              <w:spacing w:line="276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Assinatura:</w:t>
                            </w:r>
                          </w:p>
                          <w:p w14:paraId="1673C515" w14:textId="77777777" w:rsidR="00B30C11" w:rsidRDefault="00B30C11" w:rsidP="00B30C11">
                            <w:pPr>
                              <w:spacing w:line="276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</w:t>
                            </w:r>
                          </w:p>
                          <w:p w14:paraId="12F976F5" w14:textId="77777777" w:rsidR="00FB0254" w:rsidRDefault="00FB0254" w:rsidP="00FE795E">
                            <w:pPr>
                              <w:spacing w:line="276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724AA" id="Retângulo 3" o:spid="_x0000_s1026" style="position:absolute;margin-left:382.4pt;margin-top:0;width:116.65pt;height:5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" fillcolor="white [3201]" strokecolor="black [3200]" strokeweight="1pt">
                <v:textbox>
                  <w:txbxContent>
                    <w:p w14:paraId="3313FBF2" w14:textId="77777777" w:rsidR="00FE795E" w:rsidRDefault="00FB0254" w:rsidP="00FE795E">
                      <w:pPr>
                        <w:spacing w:line="276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04BE6">
                        <w:rPr>
                          <w:sz w:val="20"/>
                          <w:szCs w:val="20"/>
                        </w:rPr>
                        <w:t xml:space="preserve">Data de entrada na </w:t>
                      </w:r>
                      <w:r w:rsidR="00FE795E" w:rsidRPr="00804BE6">
                        <w:rPr>
                          <w:sz w:val="20"/>
                          <w:szCs w:val="20"/>
                        </w:rPr>
                        <w:t>EAE</w:t>
                      </w:r>
                    </w:p>
                    <w:p w14:paraId="55812827" w14:textId="510734F7" w:rsidR="00F36D0C" w:rsidRPr="00804BE6" w:rsidRDefault="00FB0254" w:rsidP="00FE795E">
                      <w:pPr>
                        <w:spacing w:line="276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____/___/_____</w:t>
                      </w:r>
                    </w:p>
                    <w:p w14:paraId="4CCE03C7" w14:textId="725C7DA8" w:rsidR="00B30C11" w:rsidRDefault="00B30C11" w:rsidP="00B30C11">
                      <w:pPr>
                        <w:spacing w:line="276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Assinatura</w:t>
                      </w:r>
                      <w:r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1673C515" w14:textId="77777777" w:rsidR="00B30C11" w:rsidRDefault="00B30C11" w:rsidP="00B30C11">
                      <w:pPr>
                        <w:spacing w:line="276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______________</w:t>
                      </w:r>
                    </w:p>
                    <w:p w14:paraId="12F976F5" w14:textId="77777777" w:rsidR="00FB0254" w:rsidRDefault="00FB0254" w:rsidP="00FE795E">
                      <w:pPr>
                        <w:spacing w:line="276" w:lineRule="auto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59B438EE" w14:textId="77777777" w:rsidR="0060482F" w:rsidRDefault="005411D7" w:rsidP="0060482F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ANO LE</w:t>
      </w:r>
      <w:r w:rsidR="0060482F">
        <w:rPr>
          <w:rFonts w:ascii="Verdana" w:hAnsi="Verdana" w:cs="Arial"/>
          <w:sz w:val="20"/>
          <w:szCs w:val="20"/>
        </w:rPr>
        <w:t>TIVO ______ /______</w:t>
      </w:r>
    </w:p>
    <w:p w14:paraId="71F8EE21" w14:textId="77777777" w:rsidR="0060482F" w:rsidRDefault="0060482F" w:rsidP="0060482F">
      <w:pPr>
        <w:rPr>
          <w:rFonts w:ascii="Verdana" w:hAnsi="Verdana"/>
          <w:sz w:val="20"/>
          <w:szCs w:val="20"/>
        </w:rPr>
      </w:pP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AD3BCF" w14:paraId="74980701" w14:textId="77777777" w:rsidTr="00AD3BCF">
        <w:tc>
          <w:tcPr>
            <w:tcW w:w="9971" w:type="dxa"/>
          </w:tcPr>
          <w:p w14:paraId="75D468DD" w14:textId="77777777" w:rsidR="0060482F" w:rsidRDefault="0060482F" w:rsidP="006D57EA">
            <w:pPr>
              <w:rPr>
                <w:rFonts w:ascii="Arial" w:hAnsi="Arial" w:cs="Arial"/>
              </w:rPr>
            </w:pPr>
          </w:p>
          <w:p w14:paraId="70C7D04E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Entidade ou pessoa responsável pela referenciação: ______________________________</w:t>
            </w:r>
          </w:p>
          <w:p w14:paraId="3C8F4170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ECE3E53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Data da referenciação: ____/____/______</w:t>
            </w:r>
          </w:p>
          <w:p w14:paraId="2939F1C9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EFD7A9F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Assinatura do responsável pela referenciação: ___________________________________</w:t>
            </w:r>
          </w:p>
          <w:p w14:paraId="4D55EDFE" w14:textId="77777777" w:rsidR="0060482F" w:rsidRDefault="0060482F" w:rsidP="006D57EA"/>
        </w:tc>
      </w:tr>
    </w:tbl>
    <w:p w14:paraId="0751BA7C" w14:textId="77777777" w:rsidR="0060482F" w:rsidRDefault="0060482F" w:rsidP="0060482F"/>
    <w:p w14:paraId="656BEA1B" w14:textId="77777777" w:rsidR="00B43987" w:rsidRDefault="00B43987" w:rsidP="0060482F"/>
    <w:tbl>
      <w:tblPr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3"/>
      </w:tblGrid>
      <w:tr w:rsidR="0060482F" w14:paraId="72A8D652" w14:textId="77777777" w:rsidTr="00AD3BCF">
        <w:tc>
          <w:tcPr>
            <w:tcW w:w="10063" w:type="dxa"/>
          </w:tcPr>
          <w:p w14:paraId="7800FD73" w14:textId="77777777" w:rsidR="00B43987" w:rsidRDefault="00B43987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9081757" w14:textId="77777777" w:rsidR="0060482F" w:rsidRPr="007B4BA0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 w:rsidRPr="007B4BA0">
              <w:rPr>
                <w:rFonts w:ascii="Verdana" w:hAnsi="Verdana" w:cs="Arial"/>
                <w:sz w:val="20"/>
                <w:szCs w:val="20"/>
              </w:rPr>
              <w:t>IDENTIFICAÇÃO DO ALUNO</w:t>
            </w:r>
          </w:p>
          <w:p w14:paraId="26745A78" w14:textId="77777777" w:rsidR="0060482F" w:rsidRPr="007B4BA0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8BF7CB8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Nome: ______________________________________</w:t>
            </w:r>
            <w:r w:rsidR="00AE510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</w:rPr>
              <w:t>Data de Nascimento: ___/___/_____</w:t>
            </w:r>
          </w:p>
          <w:p w14:paraId="4520717D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8AEAFAA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Morada: __________________________________________________________________</w:t>
            </w:r>
          </w:p>
          <w:p w14:paraId="3095CBC6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7DB73B8D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Telefone: ________________</w:t>
            </w:r>
          </w:p>
          <w:p w14:paraId="79747B24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4A51C14" w14:textId="29AEE64D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 w:rsidRPr="007B4BA0">
              <w:rPr>
                <w:rFonts w:ascii="Verdana" w:hAnsi="Verdana" w:cs="Arial"/>
                <w:sz w:val="20"/>
                <w:szCs w:val="20"/>
              </w:rPr>
              <w:t xml:space="preserve">Nível de Educação ou Ensino: Pré-Escolar </w:t>
            </w:r>
            <w:r w:rsidRPr="007B4BA0">
              <w:rPr>
                <w:rFonts w:ascii="Verdana" w:hAnsi="Verdana" w:cs="Arial"/>
                <w:sz w:val="28"/>
                <w:szCs w:val="28"/>
              </w:rPr>
              <w:t>□</w:t>
            </w:r>
            <w:r w:rsidRPr="007B4BA0">
              <w:rPr>
                <w:rFonts w:ascii="Verdana" w:hAnsi="Verdana" w:cs="Arial"/>
                <w:sz w:val="20"/>
                <w:szCs w:val="20"/>
              </w:rPr>
              <w:t xml:space="preserve"> 1.º CEB </w:t>
            </w:r>
            <w:r w:rsidRPr="007B4BA0">
              <w:rPr>
                <w:rFonts w:ascii="Verdana" w:hAnsi="Verdana" w:cs="Arial"/>
                <w:sz w:val="28"/>
                <w:szCs w:val="28"/>
              </w:rPr>
              <w:t>□</w:t>
            </w:r>
            <w:r w:rsidR="00B05F78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7B4BA0">
              <w:rPr>
                <w:rFonts w:ascii="Verdana" w:hAnsi="Verdana" w:cs="Arial"/>
                <w:sz w:val="20"/>
                <w:szCs w:val="20"/>
              </w:rPr>
              <w:t xml:space="preserve">2.º CEB </w:t>
            </w:r>
            <w:r w:rsidRPr="007B4BA0">
              <w:rPr>
                <w:rFonts w:ascii="Verdana" w:hAnsi="Verdana" w:cs="Arial"/>
                <w:sz w:val="28"/>
                <w:szCs w:val="28"/>
              </w:rPr>
              <w:t>□</w:t>
            </w:r>
            <w:r w:rsidRPr="007B4BA0">
              <w:rPr>
                <w:rFonts w:ascii="Verdana" w:hAnsi="Verdana" w:cs="Arial"/>
                <w:sz w:val="20"/>
                <w:szCs w:val="20"/>
              </w:rPr>
              <w:t xml:space="preserve">  3.º CEB </w:t>
            </w:r>
            <w:r w:rsidRPr="007B4BA0">
              <w:rPr>
                <w:rFonts w:ascii="Verdana" w:hAnsi="Verdana" w:cs="Arial"/>
                <w:sz w:val="28"/>
                <w:szCs w:val="28"/>
              </w:rPr>
              <w:t>□</w:t>
            </w:r>
            <w:r w:rsidR="00B23FF3">
              <w:rPr>
                <w:rFonts w:ascii="Verdana" w:hAnsi="Verdana" w:cs="Arial"/>
                <w:sz w:val="20"/>
                <w:szCs w:val="20"/>
              </w:rPr>
              <w:t xml:space="preserve">  ENS. SEC</w:t>
            </w:r>
            <w:r w:rsidRPr="007B4BA0">
              <w:rPr>
                <w:rFonts w:ascii="Verdana" w:hAnsi="Verdana" w:cs="Arial"/>
                <w:sz w:val="20"/>
                <w:szCs w:val="20"/>
              </w:rPr>
              <w:t xml:space="preserve">. </w:t>
            </w:r>
            <w:r w:rsidRPr="007B4BA0">
              <w:rPr>
                <w:rFonts w:ascii="Verdana" w:hAnsi="Verdana" w:cs="Arial"/>
                <w:sz w:val="28"/>
                <w:szCs w:val="28"/>
              </w:rPr>
              <w:t>□</w:t>
            </w:r>
          </w:p>
          <w:p w14:paraId="4D32D274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1C085E8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Ano de escolaridade: _________________ Turma: _______</w:t>
            </w:r>
          </w:p>
          <w:p w14:paraId="41DDDFFC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77E6A40E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 w:rsidRPr="00B43987">
              <w:rPr>
                <w:rFonts w:ascii="Verdana" w:hAnsi="Verdana" w:cs="Arial"/>
                <w:sz w:val="20"/>
                <w:szCs w:val="20"/>
              </w:rPr>
              <w:t>Outra situação</w:t>
            </w:r>
            <w:r>
              <w:rPr>
                <w:rFonts w:ascii="Verdana" w:hAnsi="Verdana" w:cs="Arial"/>
                <w:sz w:val="20"/>
                <w:szCs w:val="20"/>
              </w:rPr>
              <w:t>: ____________________________________</w:t>
            </w:r>
          </w:p>
          <w:p w14:paraId="6630A14C" w14:textId="77777777" w:rsidR="0060482F" w:rsidRPr="007B4BA0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232EF57" w14:textId="77777777" w:rsidR="0060482F" w:rsidRDefault="0060482F" w:rsidP="0060482F"/>
    <w:p w14:paraId="0714B7A6" w14:textId="77777777" w:rsidR="0060482F" w:rsidRDefault="0060482F" w:rsidP="0060482F">
      <w:pPr>
        <w:rPr>
          <w:sz w:val="20"/>
        </w:rPr>
      </w:pPr>
    </w:p>
    <w:p w14:paraId="021C964A" w14:textId="77777777" w:rsidR="0087687B" w:rsidRDefault="0087687B" w:rsidP="0060482F">
      <w:pPr>
        <w:rPr>
          <w:sz w:val="20"/>
        </w:rPr>
      </w:pPr>
    </w:p>
    <w:tbl>
      <w:tblPr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417"/>
        <w:gridCol w:w="2410"/>
        <w:gridCol w:w="3544"/>
        <w:gridCol w:w="1591"/>
      </w:tblGrid>
      <w:tr w:rsidR="0087687B" w14:paraId="10DBBE27" w14:textId="77777777" w:rsidTr="0087687B">
        <w:tc>
          <w:tcPr>
            <w:tcW w:w="10063" w:type="dxa"/>
            <w:gridSpan w:val="5"/>
          </w:tcPr>
          <w:p w14:paraId="504370EE" w14:textId="77777777" w:rsidR="0087687B" w:rsidRDefault="0087687B" w:rsidP="00603E27">
            <w:pPr>
              <w:jc w:val="both"/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  <w:highlight w:val="lightGray"/>
              </w:rPr>
              <w:t>PERCURSO ESCOLAR DO ALUNO</w:t>
            </w:r>
          </w:p>
          <w:p w14:paraId="465047B5" w14:textId="77777777" w:rsidR="0087687B" w:rsidRDefault="0087687B" w:rsidP="00603E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687B" w14:paraId="27910197" w14:textId="77777777" w:rsidTr="0087687B">
        <w:tc>
          <w:tcPr>
            <w:tcW w:w="1101" w:type="dxa"/>
            <w:shd w:val="clear" w:color="auto" w:fill="D9D9D9"/>
          </w:tcPr>
          <w:p w14:paraId="591A9803" w14:textId="77777777" w:rsidR="0087687B" w:rsidRDefault="0087687B" w:rsidP="00603E27">
            <w:pPr>
              <w:jc w:val="center"/>
              <w:rPr>
                <w:rFonts w:ascii="Verdana" w:hAnsi="Verdana" w:cs="Tahoma"/>
                <w:b/>
                <w:highlight w:val="lightGray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Ano Letivo</w:t>
            </w:r>
          </w:p>
        </w:tc>
        <w:tc>
          <w:tcPr>
            <w:tcW w:w="1417" w:type="dxa"/>
            <w:shd w:val="clear" w:color="auto" w:fill="D9D9D9"/>
          </w:tcPr>
          <w:p w14:paraId="6C468D9E" w14:textId="77777777" w:rsidR="0087687B" w:rsidRDefault="0087687B" w:rsidP="00603E27">
            <w:pPr>
              <w:jc w:val="center"/>
              <w:rPr>
                <w:rFonts w:ascii="Verdana" w:hAnsi="Verdana" w:cs="Tahoma"/>
                <w:b/>
                <w:highlight w:val="lightGray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Ano de Escolaridade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69B3E121" w14:textId="77777777" w:rsidR="0087687B" w:rsidRDefault="0087687B" w:rsidP="00603E27">
            <w:pPr>
              <w:jc w:val="center"/>
              <w:rPr>
                <w:rFonts w:ascii="Verdana" w:hAnsi="Verdana" w:cs="Tahoma"/>
                <w:b/>
                <w:highlight w:val="lightGray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Escola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34D09D35" w14:textId="77777777" w:rsidR="0087687B" w:rsidRDefault="0087687B" w:rsidP="00603E27">
            <w:pPr>
              <w:jc w:val="center"/>
              <w:rPr>
                <w:rFonts w:ascii="Verdana" w:hAnsi="Verdana" w:cs="Tahoma"/>
                <w:b/>
                <w:highlight w:val="lightGray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Medidas Implementadas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422BDB83" w14:textId="77777777" w:rsidR="0087687B" w:rsidRDefault="0087687B" w:rsidP="00603E27">
            <w:pPr>
              <w:jc w:val="center"/>
              <w:rPr>
                <w:rFonts w:ascii="Verdana" w:hAnsi="Verdana" w:cs="Tahoma"/>
                <w:b/>
                <w:highlight w:val="lightGray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Retenção</w:t>
            </w:r>
          </w:p>
        </w:tc>
      </w:tr>
      <w:tr w:rsidR="0087687B" w14:paraId="584458FA" w14:textId="77777777" w:rsidTr="0087687B">
        <w:tc>
          <w:tcPr>
            <w:tcW w:w="1101" w:type="dxa"/>
          </w:tcPr>
          <w:p w14:paraId="00F6BEE6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15062425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7A567D3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F8CDA77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29A5CA08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87687B" w14:paraId="735B9057" w14:textId="77777777" w:rsidTr="0087687B">
        <w:tc>
          <w:tcPr>
            <w:tcW w:w="1101" w:type="dxa"/>
          </w:tcPr>
          <w:p w14:paraId="51165CA1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61EC5A90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35B2A7E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1B79F7FF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312BAB68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87687B" w14:paraId="35C12091" w14:textId="77777777" w:rsidTr="0087687B">
        <w:tc>
          <w:tcPr>
            <w:tcW w:w="1101" w:type="dxa"/>
          </w:tcPr>
          <w:p w14:paraId="1ABD5876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6CF76E45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B4E513D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368F7AE3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396A1555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87687B" w14:paraId="13BEF98E" w14:textId="77777777" w:rsidTr="0087687B">
        <w:tc>
          <w:tcPr>
            <w:tcW w:w="1101" w:type="dxa"/>
          </w:tcPr>
          <w:p w14:paraId="1A5D0424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7D74A7F9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F5D05EC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2EB9225A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0F6794AA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87687B" w14:paraId="6B83097C" w14:textId="77777777" w:rsidTr="0087687B">
        <w:tc>
          <w:tcPr>
            <w:tcW w:w="1101" w:type="dxa"/>
          </w:tcPr>
          <w:p w14:paraId="4D0B277A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3FF65421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8064389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5359DEE5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39C8E842" w14:textId="77777777" w:rsidR="0087687B" w:rsidRDefault="0087687B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32551A" w14:paraId="4AF924E8" w14:textId="77777777" w:rsidTr="0087687B">
        <w:tc>
          <w:tcPr>
            <w:tcW w:w="1101" w:type="dxa"/>
          </w:tcPr>
          <w:p w14:paraId="1D0FCE43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68AFB1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528DA7E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B52C84E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01DB091C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32551A" w14:paraId="223A6649" w14:textId="77777777" w:rsidTr="0087687B">
        <w:tc>
          <w:tcPr>
            <w:tcW w:w="1101" w:type="dxa"/>
          </w:tcPr>
          <w:p w14:paraId="491DFF55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1ED94423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017A78B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6833524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229AA861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32551A" w14:paraId="55B13503" w14:textId="77777777" w:rsidTr="0087687B">
        <w:tc>
          <w:tcPr>
            <w:tcW w:w="1101" w:type="dxa"/>
          </w:tcPr>
          <w:p w14:paraId="46BBB350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29DAE6F8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DDB88F1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A215F03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6D46F1A5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32551A" w14:paraId="0CB5D522" w14:textId="77777777" w:rsidTr="0087687B">
        <w:tc>
          <w:tcPr>
            <w:tcW w:w="1101" w:type="dxa"/>
          </w:tcPr>
          <w:p w14:paraId="74F2A862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1C32B735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0AB2C9E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21DB845D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7D71AAE4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32551A" w14:paraId="3F07F93F" w14:textId="77777777" w:rsidTr="0087687B">
        <w:tc>
          <w:tcPr>
            <w:tcW w:w="1101" w:type="dxa"/>
          </w:tcPr>
          <w:p w14:paraId="607A3CC1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4C799C97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0793CF2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62405EC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5F04323B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32551A" w14:paraId="2EB21C9E" w14:textId="77777777" w:rsidTr="0087687B">
        <w:tc>
          <w:tcPr>
            <w:tcW w:w="1101" w:type="dxa"/>
          </w:tcPr>
          <w:p w14:paraId="398A8FDD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13BDF578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97EAA72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B5DDDEA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591" w:type="dxa"/>
            <w:vAlign w:val="center"/>
          </w:tcPr>
          <w:p w14:paraId="2B170F49" w14:textId="77777777" w:rsidR="0032551A" w:rsidRDefault="0032551A" w:rsidP="0032551A">
            <w:pPr>
              <w:spacing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14:paraId="4E45EA43" w14:textId="77777777" w:rsidR="0087687B" w:rsidRDefault="0087687B" w:rsidP="0060482F">
      <w:bookmarkStart w:id="0" w:name="_GoBack"/>
      <w:bookmarkEnd w:id="0"/>
    </w:p>
    <w:p w14:paraId="6B38EE58" w14:textId="77777777" w:rsidR="0087687B" w:rsidRDefault="0087687B" w:rsidP="0060482F"/>
    <w:p w14:paraId="77632367" w14:textId="77777777" w:rsidR="00AC6563" w:rsidRDefault="00AC6563" w:rsidP="0060482F"/>
    <w:tbl>
      <w:tblPr>
        <w:tblW w:w="10214" w:type="dxa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4"/>
      </w:tblGrid>
      <w:tr w:rsidR="0060482F" w14:paraId="007140F5" w14:textId="77777777" w:rsidTr="00AD3BCF">
        <w:tc>
          <w:tcPr>
            <w:tcW w:w="10214" w:type="dxa"/>
          </w:tcPr>
          <w:p w14:paraId="31522DBD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highlight w:val="lightGray"/>
              </w:rPr>
              <w:lastRenderedPageBreak/>
              <w:t>MOTIVO DA REFERENCIAÇÃO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38B1874C" w14:textId="60F04EA3" w:rsidR="0060482F" w:rsidRDefault="0060482F" w:rsidP="006D57E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(caracterize de forma sucinta as dificuldades/limitações ou incapacidades do aluno, e</w:t>
            </w:r>
            <w:r w:rsidR="005411D7">
              <w:rPr>
                <w:rFonts w:ascii="Verdana" w:hAnsi="Verdana" w:cs="Arial"/>
                <w:sz w:val="16"/>
                <w:szCs w:val="16"/>
              </w:rPr>
              <w:t xml:space="preserve"> como estas influenciam a sua a</w:t>
            </w:r>
            <w:r>
              <w:rPr>
                <w:rFonts w:ascii="Verdana" w:hAnsi="Verdana" w:cs="Arial"/>
                <w:sz w:val="16"/>
                <w:szCs w:val="16"/>
              </w:rPr>
              <w:t xml:space="preserve">tividade e participação - aprendizagem, autonomia, relações interpessoais, realização de </w:t>
            </w:r>
            <w:r w:rsidR="00C06BC3">
              <w:rPr>
                <w:rFonts w:ascii="Verdana" w:hAnsi="Verdana" w:cs="Arial"/>
                <w:sz w:val="16"/>
                <w:szCs w:val="16"/>
              </w:rPr>
              <w:t>tarefas nos</w:t>
            </w:r>
            <w:r>
              <w:rPr>
                <w:rFonts w:ascii="Verdana" w:hAnsi="Verdana" w:cs="Arial"/>
                <w:sz w:val="16"/>
                <w:szCs w:val="16"/>
              </w:rPr>
              <w:t xml:space="preserve"> diferentes ambientes educativos e nos vários domínios da vida</w:t>
            </w:r>
            <w:r w:rsidR="00DF2C0D">
              <w:rPr>
                <w:rFonts w:ascii="Verdana" w:hAnsi="Verdana" w:cs="Arial"/>
                <w:sz w:val="16"/>
                <w:szCs w:val="16"/>
              </w:rPr>
              <w:t xml:space="preserve"> bem como as estratégias</w:t>
            </w:r>
            <w:r w:rsidR="00A6732E">
              <w:rPr>
                <w:rFonts w:ascii="Verdana" w:hAnsi="Verdana" w:cs="Arial"/>
                <w:sz w:val="16"/>
                <w:szCs w:val="16"/>
              </w:rPr>
              <w:t>/metodologias utilizadas para ultrapassar as</w:t>
            </w:r>
            <w:r w:rsidR="00DF2C0D">
              <w:rPr>
                <w:rFonts w:ascii="Verdana" w:hAnsi="Verdana" w:cs="Arial"/>
                <w:sz w:val="16"/>
                <w:szCs w:val="16"/>
              </w:rPr>
              <w:t xml:space="preserve"> dificuldades encontradas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0DA04E12" w14:textId="77777777" w:rsidR="005411D7" w:rsidRDefault="005411D7" w:rsidP="006D57E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_______________________________________________________________</w:t>
            </w:r>
            <w:r w:rsidR="00B43987">
              <w:rPr>
                <w:rFonts w:ascii="Verdana" w:hAnsi="Verdana" w:cs="Arial"/>
                <w:sz w:val="16"/>
                <w:szCs w:val="16"/>
              </w:rPr>
              <w:t>______________________________</w:t>
            </w:r>
          </w:p>
          <w:p w14:paraId="59DFCBC0" w14:textId="77777777" w:rsidR="0060482F" w:rsidRDefault="0060482F" w:rsidP="005411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985BF7" w14:textId="77777777" w:rsidR="005411D7" w:rsidRDefault="005411D7" w:rsidP="005411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0CFD0D" w14:textId="77777777" w:rsidR="005411D7" w:rsidRDefault="005411D7" w:rsidP="00897559">
            <w:pPr>
              <w:ind w:left="-108" w:right="-102" w:firstLine="108"/>
              <w:rPr>
                <w:rFonts w:ascii="Arial" w:hAnsi="Arial" w:cs="Arial"/>
                <w:sz w:val="20"/>
                <w:szCs w:val="20"/>
              </w:rPr>
            </w:pPr>
          </w:p>
          <w:p w14:paraId="3E54D256" w14:textId="77777777" w:rsidR="005411D7" w:rsidRDefault="005411D7" w:rsidP="005411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15F552" w14:textId="77777777" w:rsidR="005411D7" w:rsidRDefault="005411D7" w:rsidP="005411D7"/>
        </w:tc>
      </w:tr>
    </w:tbl>
    <w:p w14:paraId="13D59547" w14:textId="77777777" w:rsidR="00AC6563" w:rsidRDefault="006C4405" w:rsidP="0060482F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7ADF21" wp14:editId="22FB4BAE">
                <wp:simplePos x="0" y="0"/>
                <wp:positionH relativeFrom="column">
                  <wp:posOffset>-65818</wp:posOffset>
                </wp:positionH>
                <wp:positionV relativeFrom="paragraph">
                  <wp:posOffset>86995</wp:posOffset>
                </wp:positionV>
                <wp:extent cx="6404388" cy="1078230"/>
                <wp:effectExtent l="0" t="0" r="222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4388" cy="1078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290A1" w14:textId="2F2DED01" w:rsidR="00AC6563" w:rsidRDefault="00AC6563" w:rsidP="00AC6563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D590C">
                              <w:rPr>
                                <w:rFonts w:ascii="Verdana" w:hAnsi="Verdana"/>
                                <w:b/>
                                <w:highlight w:val="lightGray"/>
                              </w:rPr>
                              <w:t>B</w:t>
                            </w:r>
                            <w:r w:rsidR="00897559">
                              <w:rPr>
                                <w:rFonts w:ascii="Verdana" w:hAnsi="Verdana"/>
                                <w:b/>
                                <w:highlight w:val="lightGray"/>
                              </w:rPr>
                              <w:t>REVE DESCRIÇÃO DAS A</w:t>
                            </w:r>
                            <w:r w:rsidRPr="00FD590C">
                              <w:rPr>
                                <w:rFonts w:ascii="Verdana" w:hAnsi="Verdana"/>
                                <w:b/>
                                <w:highlight w:val="lightGray"/>
                              </w:rPr>
                              <w:t>ÇÕES</w:t>
                            </w:r>
                            <w:r>
                              <w:rPr>
                                <w:rFonts w:ascii="Verdana" w:hAnsi="Verdana"/>
                                <w:b/>
                                <w:highlight w:val="lightGray"/>
                              </w:rPr>
                              <w:t xml:space="preserve"> IMPLEMENTADAS</w:t>
                            </w:r>
                            <w:r w:rsidRPr="00FD590C">
                              <w:rPr>
                                <w:rFonts w:ascii="Verdana" w:hAnsi="Verdana"/>
                                <w:b/>
                                <w:highlight w:val="lightGray"/>
                              </w:rPr>
                              <w:t>:</w:t>
                            </w:r>
                          </w:p>
                          <w:p w14:paraId="16435A37" w14:textId="77777777" w:rsidR="00AC6563" w:rsidRDefault="00AC6563" w:rsidP="00AC6563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FD590C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Metodologias, estratégias, organização da sala, utilização das TIC, apoio individualizado ao aluno, recursos a tutorias, trabalho de pares, etc.)</w:t>
                            </w:r>
                          </w:p>
                          <w:p w14:paraId="30E8AEC6" w14:textId="77777777" w:rsidR="00AC6563" w:rsidRPr="00FD590C" w:rsidRDefault="00AC6563" w:rsidP="00AC6563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7ADF21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7" type="#_x0000_t202" style="position:absolute;margin-left:-5.2pt;margin-top:6.85pt;width:504.3pt;height:8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">
                <v:textbox>
                  <w:txbxContent>
                    <w:p w14:paraId="4F1290A1" w14:textId="2F2DED01" w:rsidR="00AC6563" w:rsidRDefault="00AC6563" w:rsidP="00AC6563">
                      <w:pPr>
                        <w:rPr>
                          <w:rFonts w:ascii="Verdana" w:hAnsi="Verdana"/>
                          <w:b/>
                        </w:rPr>
                      </w:pPr>
                      <w:r w:rsidRPr="00FD590C">
                        <w:rPr>
                          <w:rFonts w:ascii="Verdana" w:hAnsi="Verdana"/>
                          <w:b/>
                          <w:highlight w:val="lightGray"/>
                        </w:rPr>
                        <w:t>B</w:t>
                      </w:r>
                      <w:r w:rsidR="00897559">
                        <w:rPr>
                          <w:rFonts w:ascii="Verdana" w:hAnsi="Verdana"/>
                          <w:b/>
                          <w:highlight w:val="lightGray"/>
                        </w:rPr>
                        <w:t>REVE DESCRIÇÃO DAS A</w:t>
                      </w:r>
                      <w:r w:rsidRPr="00FD590C">
                        <w:rPr>
                          <w:rFonts w:ascii="Verdana" w:hAnsi="Verdana"/>
                          <w:b/>
                          <w:highlight w:val="lightGray"/>
                        </w:rPr>
                        <w:t>ÇÕES</w:t>
                      </w:r>
                      <w:r>
                        <w:rPr>
                          <w:rFonts w:ascii="Verdana" w:hAnsi="Verdana"/>
                          <w:b/>
                          <w:highlight w:val="lightGray"/>
                        </w:rPr>
                        <w:t xml:space="preserve"> IMPLEMENTADAS</w:t>
                      </w:r>
                      <w:r w:rsidRPr="00FD590C">
                        <w:rPr>
                          <w:rFonts w:ascii="Verdana" w:hAnsi="Verdana"/>
                          <w:b/>
                          <w:highlight w:val="lightGray"/>
                        </w:rPr>
                        <w:t>:</w:t>
                      </w:r>
                    </w:p>
                    <w:p w14:paraId="16435A37" w14:textId="77777777" w:rsidR="00AC6563" w:rsidRDefault="00AC6563" w:rsidP="00AC6563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FD590C">
                        <w:rPr>
                          <w:rFonts w:ascii="Verdana" w:hAnsi="Verdana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Metodologias, estratégias, organização da sala, utilização das TIC, apoio individualizado ao aluno, recursos a tutorias, trabalho de pares, etc.)</w:t>
                      </w:r>
                    </w:p>
                    <w:p w14:paraId="30E8AEC6" w14:textId="77777777" w:rsidR="00AC6563" w:rsidRPr="00FD590C" w:rsidRDefault="00AC6563" w:rsidP="00AC6563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CC86F6" w14:textId="77777777" w:rsidR="00AC6563" w:rsidRDefault="00AC6563" w:rsidP="0060482F"/>
    <w:p w14:paraId="586232E4" w14:textId="77777777" w:rsidR="00AC6563" w:rsidRDefault="00AC6563" w:rsidP="0060482F"/>
    <w:p w14:paraId="4A473AC5" w14:textId="77777777" w:rsidR="00AC6563" w:rsidRDefault="00AC6563" w:rsidP="0060482F"/>
    <w:p w14:paraId="29A662F2" w14:textId="77777777" w:rsidR="00AC6563" w:rsidRDefault="00AC6563" w:rsidP="0060482F"/>
    <w:p w14:paraId="6F2EAD69" w14:textId="77777777" w:rsidR="00AC6563" w:rsidRDefault="00AC6563" w:rsidP="0060482F"/>
    <w:p w14:paraId="0B363B80" w14:textId="77777777" w:rsidR="00AC6563" w:rsidRDefault="00AC6563" w:rsidP="0060482F"/>
    <w:tbl>
      <w:tblPr>
        <w:tblW w:w="10207" w:type="dxa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7"/>
      </w:tblGrid>
      <w:tr w:rsidR="0060482F" w14:paraId="0AAC2C77" w14:textId="77777777" w:rsidTr="000A48A5">
        <w:tc>
          <w:tcPr>
            <w:tcW w:w="10207" w:type="dxa"/>
          </w:tcPr>
          <w:p w14:paraId="3A955E77" w14:textId="77777777" w:rsidR="0060482F" w:rsidRDefault="0060482F" w:rsidP="006D57EA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highlight w:val="lightGray"/>
              </w:rPr>
              <w:t>SERVIÇOS EXTERIORES À ESCOLA</w:t>
            </w:r>
          </w:p>
          <w:p w14:paraId="0F55C137" w14:textId="10691ACB" w:rsidR="0060482F" w:rsidRDefault="0060482F" w:rsidP="006D57EA">
            <w:pPr>
              <w:pBdr>
                <w:bottom w:val="single" w:sz="12" w:space="1" w:color="auto"/>
              </w:pBd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(indique se a criança/jovem foi </w:t>
            </w:r>
            <w:r w:rsidR="00D75E71">
              <w:rPr>
                <w:rFonts w:ascii="Verdana" w:hAnsi="Verdana" w:cs="Arial"/>
                <w:sz w:val="16"/>
                <w:szCs w:val="16"/>
              </w:rPr>
              <w:t>avaliada e/ou acompanhada</w:t>
            </w:r>
            <w:r w:rsidR="00F446BD">
              <w:rPr>
                <w:rFonts w:ascii="Verdana" w:hAnsi="Verdana" w:cs="Arial"/>
                <w:sz w:val="16"/>
                <w:szCs w:val="16"/>
              </w:rPr>
              <w:t xml:space="preserve"> por serviços exteriores à e</w:t>
            </w:r>
            <w:r>
              <w:rPr>
                <w:rFonts w:ascii="Verdana" w:hAnsi="Verdana" w:cs="Arial"/>
                <w:sz w:val="16"/>
                <w:szCs w:val="16"/>
              </w:rPr>
              <w:t>scola, bem como o ano em que iniciou o acompanhamento e qual o tipo de intervenção que usufrui)</w:t>
            </w:r>
          </w:p>
          <w:p w14:paraId="67E2277B" w14:textId="77777777" w:rsidR="005411D7" w:rsidRDefault="005411D7" w:rsidP="005411D7"/>
          <w:p w14:paraId="6A1184FB" w14:textId="77777777" w:rsidR="005411D7" w:rsidRDefault="005411D7" w:rsidP="005411D7"/>
          <w:p w14:paraId="3D276F38" w14:textId="77777777" w:rsidR="005411D7" w:rsidRDefault="005411D7" w:rsidP="005411D7"/>
          <w:p w14:paraId="2CE28F9C" w14:textId="77777777" w:rsidR="005411D7" w:rsidRDefault="005411D7" w:rsidP="005411D7"/>
        </w:tc>
      </w:tr>
    </w:tbl>
    <w:p w14:paraId="0A328E13" w14:textId="77777777" w:rsidR="0060482F" w:rsidRDefault="0060482F" w:rsidP="0060482F">
      <w:pPr>
        <w:ind w:right="-1036"/>
      </w:pPr>
    </w:p>
    <w:tbl>
      <w:tblPr>
        <w:tblW w:w="10207" w:type="dxa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7"/>
      </w:tblGrid>
      <w:tr w:rsidR="0060482F" w14:paraId="35C0806D" w14:textId="77777777" w:rsidTr="009E1A43">
        <w:tc>
          <w:tcPr>
            <w:tcW w:w="10207" w:type="dxa"/>
          </w:tcPr>
          <w:p w14:paraId="50813542" w14:textId="77777777" w:rsidR="0060482F" w:rsidRDefault="0060482F" w:rsidP="006D57EA">
            <w:pPr>
              <w:ind w:right="-1036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highlight w:val="lightGray"/>
              </w:rPr>
              <w:t>DOCUMENTOS RELEVANTES</w:t>
            </w:r>
          </w:p>
          <w:p w14:paraId="07E51453" w14:textId="6690B3E3" w:rsidR="0060482F" w:rsidRDefault="0060482F" w:rsidP="006D57EA">
            <w:pPr>
              <w:ind w:right="-103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(clínicos e/ou psicológicos existentes sobre o aluno</w:t>
            </w:r>
            <w:r w:rsidR="00730D53">
              <w:rPr>
                <w:rFonts w:ascii="Verdana" w:hAnsi="Verdana"/>
                <w:sz w:val="16"/>
                <w:szCs w:val="16"/>
              </w:rPr>
              <w:t>, os quais deverão ser anexados a este</w:t>
            </w:r>
            <w:r>
              <w:rPr>
                <w:rFonts w:ascii="Verdana" w:hAnsi="Verdana"/>
                <w:sz w:val="16"/>
                <w:szCs w:val="16"/>
              </w:rPr>
              <w:t xml:space="preserve"> formulário)</w:t>
            </w:r>
          </w:p>
          <w:p w14:paraId="7A49647A" w14:textId="77777777" w:rsidR="0060482F" w:rsidRDefault="0060482F" w:rsidP="006D57EA">
            <w:pPr>
              <w:ind w:right="-10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</w:t>
            </w:r>
          </w:p>
          <w:p w14:paraId="6CA0A297" w14:textId="77777777" w:rsidR="0060482F" w:rsidRDefault="0060482F" w:rsidP="005411D7">
            <w:pPr>
              <w:ind w:right="-1036"/>
              <w:rPr>
                <w:sz w:val="20"/>
                <w:szCs w:val="20"/>
              </w:rPr>
            </w:pPr>
          </w:p>
          <w:p w14:paraId="698A67E0" w14:textId="77777777" w:rsidR="005411D7" w:rsidRDefault="005411D7" w:rsidP="005411D7">
            <w:pPr>
              <w:ind w:right="-1036"/>
              <w:rPr>
                <w:sz w:val="20"/>
                <w:szCs w:val="20"/>
              </w:rPr>
            </w:pPr>
          </w:p>
          <w:p w14:paraId="7DBFE14D" w14:textId="77777777" w:rsidR="005411D7" w:rsidRDefault="005411D7" w:rsidP="005411D7">
            <w:pPr>
              <w:ind w:right="-1036"/>
              <w:rPr>
                <w:sz w:val="20"/>
                <w:szCs w:val="20"/>
              </w:rPr>
            </w:pPr>
          </w:p>
          <w:p w14:paraId="45333A83" w14:textId="77777777" w:rsidR="005411D7" w:rsidRDefault="005411D7" w:rsidP="005411D7">
            <w:pPr>
              <w:ind w:right="-1036"/>
              <w:rPr>
                <w:sz w:val="20"/>
                <w:szCs w:val="20"/>
              </w:rPr>
            </w:pPr>
          </w:p>
          <w:p w14:paraId="59589106" w14:textId="77777777" w:rsidR="005411D7" w:rsidRDefault="005411D7" w:rsidP="005411D7">
            <w:pPr>
              <w:ind w:right="-1036"/>
            </w:pPr>
          </w:p>
        </w:tc>
      </w:tr>
    </w:tbl>
    <w:p w14:paraId="350BA8FE" w14:textId="77777777" w:rsidR="00B43987" w:rsidRDefault="00B43987" w:rsidP="00B43987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tbl>
      <w:tblPr>
        <w:tblStyle w:val="Tabelacomgrelha"/>
        <w:tblW w:w="10207" w:type="dxa"/>
        <w:tblInd w:w="-151" w:type="dxa"/>
        <w:tblLook w:val="04A0" w:firstRow="1" w:lastRow="0" w:firstColumn="1" w:lastColumn="0" w:noHBand="0" w:noVBand="1"/>
      </w:tblPr>
      <w:tblGrid>
        <w:gridCol w:w="10207"/>
      </w:tblGrid>
      <w:tr w:rsidR="00B43987" w14:paraId="4535A93F" w14:textId="77777777" w:rsidTr="009E1A43">
        <w:tc>
          <w:tcPr>
            <w:tcW w:w="10207" w:type="dxa"/>
          </w:tcPr>
          <w:p w14:paraId="1B5EF87C" w14:textId="77777777" w:rsidR="00B43987" w:rsidRDefault="00B43987" w:rsidP="00B43987">
            <w:pPr>
              <w:ind w:right="-1036"/>
            </w:pPr>
          </w:p>
          <w:p w14:paraId="256F6937" w14:textId="53C06FBD" w:rsidR="00B43987" w:rsidRPr="00B43987" w:rsidRDefault="00677EF8" w:rsidP="00B43987">
            <w:pPr>
              <w:shd w:val="clear" w:color="auto" w:fill="AEAAAA" w:themeFill="background2" w:themeFillShade="BF"/>
              <w:ind w:right="-1036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ANUÊNCIA/</w:t>
            </w:r>
            <w:r w:rsidR="00D75E71">
              <w:rPr>
                <w:rFonts w:ascii="Verdana" w:hAnsi="Verdana"/>
                <w:b/>
              </w:rPr>
              <w:t>AUTORIZAÇÃO DO EE</w:t>
            </w:r>
          </w:p>
          <w:p w14:paraId="3E24375A" w14:textId="77777777" w:rsidR="00B43987" w:rsidRDefault="00B43987" w:rsidP="00B43987">
            <w:pPr>
              <w:ind w:right="-1036"/>
            </w:pPr>
          </w:p>
          <w:p w14:paraId="0E6C3F68" w14:textId="091FC65D" w:rsidR="00B43987" w:rsidRDefault="00B43987" w:rsidP="00B439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Nome: ________________________________________</w:t>
            </w:r>
            <w:r w:rsidR="00D75E71">
              <w:rPr>
                <w:rFonts w:ascii="Arial" w:hAnsi="Arial" w:cs="Arial"/>
                <w:bCs/>
                <w:sz w:val="20"/>
                <w:szCs w:val="20"/>
              </w:rPr>
              <w:t>_____________, autorizo a a</w:t>
            </w:r>
            <w:r w:rsidR="00AC1A71">
              <w:rPr>
                <w:rFonts w:ascii="Arial" w:hAnsi="Arial" w:cs="Arial"/>
                <w:bCs/>
                <w:sz w:val="20"/>
                <w:szCs w:val="20"/>
              </w:rPr>
              <w:t xml:space="preserve">valiação </w:t>
            </w:r>
            <w:r w:rsidR="00D75E71">
              <w:rPr>
                <w:rFonts w:ascii="Arial" w:hAnsi="Arial" w:cs="Arial"/>
                <w:bCs/>
                <w:sz w:val="20"/>
                <w:szCs w:val="20"/>
              </w:rPr>
              <w:t>especializada.</w:t>
            </w:r>
          </w:p>
          <w:p w14:paraId="69C925BC" w14:textId="77777777" w:rsidR="00B43987" w:rsidRDefault="00B43987" w:rsidP="00B439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B99CE6" w14:textId="6AD0DE14" w:rsidR="00B43987" w:rsidRDefault="00B43987" w:rsidP="00B43987">
            <w:pPr>
              <w:spacing w:line="276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Assinatura:</w:t>
            </w:r>
            <w:r w:rsidR="0056754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</w:t>
            </w:r>
          </w:p>
          <w:p w14:paraId="3FC50A35" w14:textId="77777777" w:rsidR="00B43987" w:rsidRDefault="00B43987" w:rsidP="00B43987">
            <w:pPr>
              <w:spacing w:line="276" w:lineRule="auto"/>
              <w:jc w:val="right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        </w:t>
            </w:r>
          </w:p>
          <w:p w14:paraId="05256741" w14:textId="77777777" w:rsidR="00B43987" w:rsidRPr="00B43987" w:rsidRDefault="00B43987" w:rsidP="00B43987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           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Data:        /      /</w:t>
            </w:r>
          </w:p>
          <w:p w14:paraId="06F6CD7B" w14:textId="77777777" w:rsidR="00B43987" w:rsidRDefault="00B43987" w:rsidP="00B43987">
            <w:pPr>
              <w:ind w:right="-1036"/>
            </w:pPr>
          </w:p>
        </w:tc>
      </w:tr>
    </w:tbl>
    <w:p w14:paraId="426CDA10" w14:textId="77777777" w:rsidR="00AC1A71" w:rsidRDefault="00AC1A71" w:rsidP="0060482F">
      <w:pPr>
        <w:ind w:right="-1036"/>
      </w:pPr>
    </w:p>
    <w:tbl>
      <w:tblPr>
        <w:tblW w:w="10214" w:type="dxa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4"/>
      </w:tblGrid>
      <w:tr w:rsidR="0060482F" w14:paraId="4D589912" w14:textId="77777777" w:rsidTr="00545C07">
        <w:tc>
          <w:tcPr>
            <w:tcW w:w="10214" w:type="dxa"/>
          </w:tcPr>
          <w:p w14:paraId="4CC56882" w14:textId="77777777" w:rsidR="0060482F" w:rsidRDefault="0060482F" w:rsidP="006D57EA">
            <w:pPr>
              <w:ind w:right="-1036"/>
            </w:pPr>
          </w:p>
          <w:p w14:paraId="4C473185" w14:textId="443B2A1C" w:rsidR="0060482F" w:rsidRPr="009E1A43" w:rsidRDefault="00024EE4" w:rsidP="009E1A43">
            <w:pPr>
              <w:shd w:val="clear" w:color="auto" w:fill="D0CECE" w:themeFill="background2" w:themeFillShade="E6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 w:cs="Arial"/>
                <w:b/>
                <w:sz w:val="22"/>
                <w:szCs w:val="22"/>
              </w:rPr>
              <w:t>TOMADA DE CONHECIMENTO</w:t>
            </w:r>
          </w:p>
          <w:p w14:paraId="6243A38A" w14:textId="77777777" w:rsidR="0060482F" w:rsidRDefault="0060482F" w:rsidP="006D57EA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7E5D85F" w14:textId="38ED4085" w:rsidR="0060482F" w:rsidRDefault="0060482F" w:rsidP="006D57EA">
            <w:pPr>
              <w:ind w:right="-1036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Data: ____/____/______                           </w:t>
            </w:r>
            <w:r w:rsidR="005411D7">
              <w:rPr>
                <w:rFonts w:ascii="Verdana" w:hAnsi="Verdana" w:cs="Arial"/>
                <w:sz w:val="20"/>
                <w:szCs w:val="20"/>
              </w:rPr>
              <w:t xml:space="preserve">      Assinatura do</w:t>
            </w:r>
            <w:r w:rsidR="00F446BD">
              <w:rPr>
                <w:rFonts w:ascii="Verdana" w:hAnsi="Verdana" w:cs="Arial"/>
                <w:sz w:val="20"/>
                <w:szCs w:val="20"/>
              </w:rPr>
              <w:t>(a)</w:t>
            </w:r>
            <w:r w:rsidR="005411D7">
              <w:rPr>
                <w:rFonts w:ascii="Verdana" w:hAnsi="Verdana" w:cs="Arial"/>
                <w:sz w:val="20"/>
                <w:szCs w:val="20"/>
              </w:rPr>
              <w:t>Dire</w:t>
            </w:r>
            <w:r w:rsidR="00824D1A">
              <w:rPr>
                <w:rFonts w:ascii="Verdana" w:hAnsi="Verdana" w:cs="Arial"/>
                <w:sz w:val="20"/>
                <w:szCs w:val="20"/>
              </w:rPr>
              <w:t>tor</w:t>
            </w:r>
            <w:r w:rsidR="00F446BD">
              <w:rPr>
                <w:rFonts w:ascii="Verdana" w:hAnsi="Verdana" w:cs="Arial"/>
                <w:sz w:val="20"/>
                <w:szCs w:val="20"/>
              </w:rPr>
              <w:t>(a)</w:t>
            </w:r>
          </w:p>
          <w:p w14:paraId="27AA9C4A" w14:textId="77777777" w:rsidR="0060482F" w:rsidRDefault="0060482F" w:rsidP="006D57EA">
            <w:pPr>
              <w:ind w:right="-1036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                                                        </w:t>
            </w:r>
          </w:p>
          <w:p w14:paraId="573A8C50" w14:textId="77777777" w:rsidR="0060482F" w:rsidRDefault="0060482F" w:rsidP="006D57EA">
            <w:pPr>
              <w:ind w:right="-1036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                                                        __________________________________</w:t>
            </w:r>
          </w:p>
          <w:p w14:paraId="7C25B333" w14:textId="77777777" w:rsidR="0060482F" w:rsidRDefault="0060482F" w:rsidP="006D57EA">
            <w:pPr>
              <w:ind w:right="-1036"/>
            </w:pPr>
          </w:p>
        </w:tc>
      </w:tr>
    </w:tbl>
    <w:p w14:paraId="208122F6" w14:textId="77777777" w:rsidR="0060482F" w:rsidRDefault="0060482F">
      <w:pPr>
        <w:rPr>
          <w:sz w:val="52"/>
          <w:szCs w:val="52"/>
        </w:rPr>
      </w:pPr>
    </w:p>
    <w:sectPr w:rsidR="0060482F" w:rsidSect="00AD3B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0" w:right="924" w:bottom="0" w:left="1259" w:header="0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EC0B3" w14:textId="77777777" w:rsidR="00D761E5" w:rsidRDefault="00D761E5">
      <w:r>
        <w:separator/>
      </w:r>
    </w:p>
  </w:endnote>
  <w:endnote w:type="continuationSeparator" w:id="0">
    <w:p w14:paraId="69A847CD" w14:textId="77777777" w:rsidR="00D761E5" w:rsidRDefault="00D7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Broadway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5D00A" w14:textId="77777777" w:rsidR="00867F8F" w:rsidRDefault="00867F8F">
    <w:pPr>
      <w:pStyle w:val="Rodap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AE216" w14:textId="77777777" w:rsidR="006D57EA" w:rsidRDefault="006D57EA">
    <w:pPr>
      <w:pStyle w:val="Rodap"/>
      <w:tabs>
        <w:tab w:val="clear" w:pos="8504"/>
        <w:tab w:val="right" w:pos="9540"/>
      </w:tabs>
      <w:rPr>
        <w:b/>
        <w:bCs/>
        <w:sz w:val="20"/>
      </w:rPr>
    </w:pPr>
    <w:r>
      <w:rPr>
        <w:b/>
        <w:bCs/>
        <w:sz w:val="16"/>
      </w:rPr>
      <w:tab/>
    </w:r>
    <w:r>
      <w:rPr>
        <w:b/>
        <w:bCs/>
        <w:sz w:val="16"/>
      </w:rPr>
      <w:tab/>
    </w:r>
  </w:p>
  <w:p w14:paraId="0A903FFC" w14:textId="77777777" w:rsidR="006D57EA" w:rsidRDefault="006D57EA">
    <w:pPr>
      <w:pStyle w:val="Rodap"/>
      <w:rPr>
        <w:b/>
        <w:bCs/>
        <w:sz w:val="20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8CD55" w14:textId="77777777" w:rsidR="00867F8F" w:rsidRDefault="00867F8F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098E1" w14:textId="77777777" w:rsidR="00D761E5" w:rsidRDefault="00D761E5">
      <w:r>
        <w:separator/>
      </w:r>
    </w:p>
  </w:footnote>
  <w:footnote w:type="continuationSeparator" w:id="0">
    <w:p w14:paraId="7E3D8528" w14:textId="77777777" w:rsidR="00D761E5" w:rsidRDefault="00D761E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ABAFC" w14:textId="77777777" w:rsidR="00867F8F" w:rsidRDefault="00867F8F">
    <w:pPr>
      <w:pStyle w:val="Cabealh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11D2E" w14:textId="77777777" w:rsidR="00AC6563" w:rsidRDefault="00AC6563">
    <w:pPr>
      <w:pStyle w:val="Cabealho"/>
    </w:pPr>
  </w:p>
  <w:p w14:paraId="19F92F47" w14:textId="77777777" w:rsidR="00AC6563" w:rsidRDefault="006C4405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E78BFB4" wp14:editId="595F4AD5">
          <wp:simplePos x="0" y="0"/>
          <wp:positionH relativeFrom="margin">
            <wp:posOffset>2760980</wp:posOffset>
          </wp:positionH>
          <wp:positionV relativeFrom="margin">
            <wp:posOffset>-916305</wp:posOffset>
          </wp:positionV>
          <wp:extent cx="492760" cy="507365"/>
          <wp:effectExtent l="0" t="0" r="0" b="635"/>
          <wp:wrapSquare wrapText="bothSides"/>
          <wp:docPr id="13" name="Imagem 13" descr="Logótipo _do_AE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ótipo _do_AE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760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9767CD" w14:textId="77777777" w:rsidR="00AC6563" w:rsidRDefault="00AC6563">
    <w:pPr>
      <w:pStyle w:val="Cabealho"/>
    </w:pPr>
  </w:p>
  <w:p w14:paraId="5675E602" w14:textId="77777777" w:rsidR="00824D1A" w:rsidRDefault="00824D1A">
    <w:pPr>
      <w:pStyle w:val="Cabealho"/>
    </w:pPr>
  </w:p>
  <w:p w14:paraId="0405BFF5" w14:textId="77777777" w:rsidR="00824D1A" w:rsidRDefault="00824D1A">
    <w:pPr>
      <w:pStyle w:val="Cabealho"/>
    </w:pPr>
  </w:p>
  <w:p w14:paraId="6BA1DCB0" w14:textId="77777777" w:rsidR="006D57EA" w:rsidRDefault="00824D1A" w:rsidP="00824D1A">
    <w:pPr>
      <w:pStyle w:val="Cabealho"/>
      <w:jc w:val="center"/>
      <w:rPr>
        <w:rStyle w:val="Forte"/>
        <w:color w:val="0070C0"/>
        <w:sz w:val="28"/>
        <w:szCs w:val="28"/>
      </w:rPr>
    </w:pPr>
    <w:r w:rsidRPr="00944FBF">
      <w:rPr>
        <w:rStyle w:val="Forte"/>
        <w:color w:val="0070C0"/>
        <w:sz w:val="28"/>
        <w:szCs w:val="28"/>
      </w:rPr>
      <w:t>AGRUPAMENTO DE ESCOLAS GIL EANES</w:t>
    </w:r>
  </w:p>
  <w:p w14:paraId="3B9C3F1A" w14:textId="77777777" w:rsidR="009D2540" w:rsidRPr="00211B39" w:rsidRDefault="009D2540" w:rsidP="00824D1A">
    <w:pPr>
      <w:pStyle w:val="Cabealho"/>
      <w:jc w:val="center"/>
      <w:rPr>
        <w:rStyle w:val="Forte"/>
        <w:rFonts w:ascii="Calibri" w:hAnsi="Calibri"/>
        <w:b w:val="0"/>
        <w:sz w:val="16"/>
        <w:szCs w:val="16"/>
      </w:rPr>
    </w:pPr>
    <w:r w:rsidRPr="00211B39">
      <w:rPr>
        <w:rStyle w:val="Forte"/>
        <w:rFonts w:ascii="Calibri" w:hAnsi="Calibri"/>
        <w:b w:val="0"/>
        <w:sz w:val="16"/>
        <w:szCs w:val="16"/>
      </w:rPr>
      <w:t>Modelo EE Nº 5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EBFE5" w14:textId="77777777" w:rsidR="00867F8F" w:rsidRDefault="00867F8F">
    <w:pPr>
      <w:pStyle w:val="Cabealh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84F65"/>
    <w:multiLevelType w:val="hybridMultilevel"/>
    <w:tmpl w:val="662630C0"/>
    <w:lvl w:ilvl="0" w:tplc="7BF630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E5036C"/>
    <w:multiLevelType w:val="hybridMultilevel"/>
    <w:tmpl w:val="C5C6C1E4"/>
    <w:lvl w:ilvl="0" w:tplc="4614D28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274E19BE"/>
    <w:multiLevelType w:val="hybridMultilevel"/>
    <w:tmpl w:val="FA287E18"/>
    <w:lvl w:ilvl="0" w:tplc="8B84C6BE"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93"/>
        </w:tabs>
        <w:ind w:left="609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13"/>
        </w:tabs>
        <w:ind w:left="6813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33"/>
        </w:tabs>
        <w:ind w:left="7533" w:hanging="360"/>
      </w:pPr>
      <w:rPr>
        <w:rFonts w:ascii="Wingdings" w:hAnsi="Wingdings" w:hint="default"/>
      </w:rPr>
    </w:lvl>
  </w:abstractNum>
  <w:abstractNum w:abstractNumId="3">
    <w:nsid w:val="422B2B91"/>
    <w:multiLevelType w:val="hybridMultilevel"/>
    <w:tmpl w:val="3864D240"/>
    <w:lvl w:ilvl="0" w:tplc="0816000D">
      <w:start w:val="1"/>
      <w:numFmt w:val="bullet"/>
      <w:lvlText w:val="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462F4EA9"/>
    <w:multiLevelType w:val="hybridMultilevel"/>
    <w:tmpl w:val="E1368DFC"/>
    <w:lvl w:ilvl="0" w:tplc="0816000B">
      <w:start w:val="1"/>
      <w:numFmt w:val="bullet"/>
      <w:lvlText w:val="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5">
    <w:nsid w:val="52024D0C"/>
    <w:multiLevelType w:val="hybridMultilevel"/>
    <w:tmpl w:val="8A1E07D6"/>
    <w:lvl w:ilvl="0" w:tplc="D598BC9E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A3415F"/>
    <w:multiLevelType w:val="hybridMultilevel"/>
    <w:tmpl w:val="96F6F586"/>
    <w:lvl w:ilvl="0" w:tplc="D512CC3C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3468C6"/>
    <w:multiLevelType w:val="hybridMultilevel"/>
    <w:tmpl w:val="77B4ABC0"/>
    <w:lvl w:ilvl="0" w:tplc="67440DA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987"/>
    <w:rsid w:val="00024EE4"/>
    <w:rsid w:val="000A48A5"/>
    <w:rsid w:val="000A4F8F"/>
    <w:rsid w:val="000B26D2"/>
    <w:rsid w:val="001461B1"/>
    <w:rsid w:val="002065B6"/>
    <w:rsid w:val="00211B39"/>
    <w:rsid w:val="0032551A"/>
    <w:rsid w:val="00335C3C"/>
    <w:rsid w:val="00364277"/>
    <w:rsid w:val="00383894"/>
    <w:rsid w:val="00397414"/>
    <w:rsid w:val="00416DAC"/>
    <w:rsid w:val="004304B8"/>
    <w:rsid w:val="005411D7"/>
    <w:rsid w:val="005459B5"/>
    <w:rsid w:val="00545C07"/>
    <w:rsid w:val="00550531"/>
    <w:rsid w:val="00567547"/>
    <w:rsid w:val="0060482F"/>
    <w:rsid w:val="00677EF8"/>
    <w:rsid w:val="006C4405"/>
    <w:rsid w:val="006D57EA"/>
    <w:rsid w:val="00713007"/>
    <w:rsid w:val="00730D53"/>
    <w:rsid w:val="00804BE6"/>
    <w:rsid w:val="00824D1A"/>
    <w:rsid w:val="00831219"/>
    <w:rsid w:val="00833BF6"/>
    <w:rsid w:val="0084140E"/>
    <w:rsid w:val="008460CE"/>
    <w:rsid w:val="00867F8F"/>
    <w:rsid w:val="0087687B"/>
    <w:rsid w:val="00877A0F"/>
    <w:rsid w:val="00895532"/>
    <w:rsid w:val="00897559"/>
    <w:rsid w:val="00910081"/>
    <w:rsid w:val="00944FBF"/>
    <w:rsid w:val="0095102C"/>
    <w:rsid w:val="00963171"/>
    <w:rsid w:val="009D2540"/>
    <w:rsid w:val="009E1A43"/>
    <w:rsid w:val="00A11D6D"/>
    <w:rsid w:val="00A35A01"/>
    <w:rsid w:val="00A6732E"/>
    <w:rsid w:val="00AC1A71"/>
    <w:rsid w:val="00AC6563"/>
    <w:rsid w:val="00AD001C"/>
    <w:rsid w:val="00AD3BCF"/>
    <w:rsid w:val="00AE5107"/>
    <w:rsid w:val="00B05F78"/>
    <w:rsid w:val="00B23FF3"/>
    <w:rsid w:val="00B30C11"/>
    <w:rsid w:val="00B31841"/>
    <w:rsid w:val="00B43987"/>
    <w:rsid w:val="00C06BC3"/>
    <w:rsid w:val="00C3706B"/>
    <w:rsid w:val="00CA5EAF"/>
    <w:rsid w:val="00CE4FBE"/>
    <w:rsid w:val="00D75E71"/>
    <w:rsid w:val="00D761E5"/>
    <w:rsid w:val="00DF2C0D"/>
    <w:rsid w:val="00DF3641"/>
    <w:rsid w:val="00F36D0C"/>
    <w:rsid w:val="00F446BD"/>
    <w:rsid w:val="00FA021D"/>
    <w:rsid w:val="00FB0254"/>
    <w:rsid w:val="00FE795E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3EA49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b/>
      <w:bCs/>
      <w:sz w:val="20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b/>
      <w:bCs/>
      <w:sz w:val="16"/>
    </w:rPr>
  </w:style>
  <w:style w:type="paragraph" w:styleId="Cabealho3">
    <w:name w:val="heading 3"/>
    <w:basedOn w:val="Normal"/>
    <w:next w:val="Normal"/>
    <w:qFormat/>
    <w:pPr>
      <w:keepNext/>
      <w:outlineLvl w:val="2"/>
    </w:pPr>
    <w:rPr>
      <w:szCs w:val="20"/>
    </w:rPr>
  </w:style>
  <w:style w:type="paragraph" w:styleId="Cabealho4">
    <w:name w:val="heading 4"/>
    <w:basedOn w:val="Normal"/>
    <w:next w:val="Normal"/>
    <w:qFormat/>
    <w:pPr>
      <w:keepNext/>
      <w:outlineLvl w:val="3"/>
    </w:pPr>
    <w:rPr>
      <w:b/>
      <w:szCs w:val="20"/>
    </w:rPr>
  </w:style>
  <w:style w:type="paragraph" w:styleId="Cabealho5">
    <w:name w:val="heading 5"/>
    <w:basedOn w:val="Normal"/>
    <w:next w:val="Normal"/>
    <w:qFormat/>
    <w:pPr>
      <w:keepNext/>
      <w:outlineLvl w:val="4"/>
    </w:pPr>
    <w:rPr>
      <w:b/>
      <w:bCs/>
      <w:sz w:val="20"/>
      <w:szCs w:val="20"/>
    </w:rPr>
  </w:style>
  <w:style w:type="paragraph" w:styleId="Cabealho6">
    <w:name w:val="heading 6"/>
    <w:basedOn w:val="Normal"/>
    <w:next w:val="Normal"/>
    <w:qFormat/>
    <w:pPr>
      <w:keepNext/>
      <w:ind w:firstLine="708"/>
      <w:outlineLvl w:val="5"/>
    </w:pPr>
    <w:rPr>
      <w:b/>
      <w:bCs/>
      <w:sz w:val="20"/>
      <w:szCs w:val="20"/>
    </w:rPr>
  </w:style>
  <w:style w:type="paragraph" w:styleId="Cabealho7">
    <w:name w:val="heading 7"/>
    <w:basedOn w:val="Normal"/>
    <w:next w:val="Normal"/>
    <w:qFormat/>
    <w:pPr>
      <w:keepNext/>
      <w:jc w:val="right"/>
      <w:outlineLvl w:val="6"/>
    </w:pPr>
    <w:rPr>
      <w:szCs w:val="20"/>
    </w:rPr>
  </w:style>
  <w:style w:type="paragraph" w:styleId="Cabealho8">
    <w:name w:val="heading 8"/>
    <w:basedOn w:val="Normal"/>
    <w:next w:val="Normal"/>
    <w:qFormat/>
    <w:pPr>
      <w:keepNext/>
      <w:outlineLvl w:val="7"/>
    </w:pPr>
    <w:rPr>
      <w:rFonts w:ascii="Broadway" w:hAnsi="Broadway"/>
      <w:b/>
      <w:bCs/>
      <w:color w:val="5D818B"/>
      <w:sz w:val="18"/>
    </w:rPr>
  </w:style>
  <w:style w:type="paragraph" w:styleId="Cabealho9">
    <w:name w:val="heading 9"/>
    <w:basedOn w:val="Normal"/>
    <w:next w:val="Normal"/>
    <w:qFormat/>
    <w:pPr>
      <w:keepNext/>
      <w:jc w:val="center"/>
      <w:outlineLvl w:val="8"/>
    </w:pPr>
    <w:rPr>
      <w:b/>
      <w:bCs/>
      <w:color w:val="94C6B3"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Hiperligao">
    <w:name w:val="Hyperlink"/>
    <w:semiHidden/>
    <w:rPr>
      <w:color w:val="0000FF"/>
      <w:u w:val="single"/>
    </w:rPr>
  </w:style>
  <w:style w:type="paragraph" w:styleId="Avanodecorpodetexto">
    <w:name w:val="Body Text Indent"/>
    <w:basedOn w:val="Normal"/>
    <w:semiHidden/>
    <w:pPr>
      <w:ind w:firstLine="708"/>
      <w:jc w:val="both"/>
    </w:pPr>
    <w:rPr>
      <w:szCs w:val="20"/>
    </w:rPr>
  </w:style>
  <w:style w:type="paragraph" w:styleId="CorpodeTexto">
    <w:name w:val="Body Text"/>
    <w:basedOn w:val="Normal"/>
    <w:semiHidden/>
    <w:rPr>
      <w:b/>
      <w:bCs/>
      <w:sz w:val="22"/>
    </w:rPr>
  </w:style>
  <w:style w:type="character" w:styleId="Hiperligaovisitada">
    <w:name w:val="FollowedHyperlink"/>
    <w:semiHidden/>
    <w:rPr>
      <w:color w:val="800080"/>
      <w:u w:val="single"/>
    </w:rPr>
  </w:style>
  <w:style w:type="paragraph" w:styleId="Corpodetexto2">
    <w:name w:val="Body Text 2"/>
    <w:basedOn w:val="Normal"/>
    <w:semiHidden/>
    <w:rPr>
      <w:rFonts w:ascii="Arial" w:hAnsi="Arial" w:cs="Arial"/>
      <w:bCs/>
      <w:sz w:val="21"/>
      <w:szCs w:val="52"/>
    </w:rPr>
  </w:style>
  <w:style w:type="character" w:styleId="Nmerodepgina">
    <w:name w:val="page number"/>
    <w:basedOn w:val="Tipodeletrapredefinidodopargrafo"/>
    <w:semiHidden/>
  </w:style>
  <w:style w:type="paragraph" w:styleId="Avanodecorpodetexto2">
    <w:name w:val="Body Text Indent 2"/>
    <w:basedOn w:val="Normal"/>
    <w:semiHidden/>
    <w:pPr>
      <w:spacing w:line="360" w:lineRule="auto"/>
      <w:ind w:firstLine="709"/>
    </w:pPr>
    <w:rPr>
      <w:rFonts w:ascii="Arial" w:hAnsi="Arial" w:cs="Arial"/>
    </w:rPr>
  </w:style>
  <w:style w:type="character" w:styleId="Forte">
    <w:name w:val="Strong"/>
    <w:uiPriority w:val="22"/>
    <w:qFormat/>
    <w:rsid w:val="00944FBF"/>
    <w:rPr>
      <w:b/>
      <w:bCs/>
    </w:rPr>
  </w:style>
  <w:style w:type="table" w:styleId="Tabelacomgrelha">
    <w:name w:val="Table Grid"/>
    <w:basedOn w:val="Tabelanormal"/>
    <w:uiPriority w:val="59"/>
    <w:rsid w:val="00B43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link w:val="SemEspaamentoCarter"/>
    <w:uiPriority w:val="1"/>
    <w:qFormat/>
    <w:rsid w:val="00B43987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43987"/>
    <w:rPr>
      <w:rFonts w:asciiTheme="minorHAnsi" w:eastAsiaTheme="minorEastAsia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abelagloria/Desktop/Documentos%20Pag.%20Agrupamento/1-%20Formulario_de_Referenciac&#807;a&#771;o%20(1)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1- Formulario_de_Referenciação (1).dotx</Template>
  <TotalTime>47</TotalTime>
  <Pages>2</Pages>
  <Words>376</Words>
  <Characters>2036</Characters>
  <Application>Microsoft Macintosh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EB 2,3 Dr. Ferreira da Silva</Company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Anabela Glória</dc:creator>
  <cp:keywords/>
  <cp:lastModifiedBy>Anabela Glória</cp:lastModifiedBy>
  <cp:revision>33</cp:revision>
  <cp:lastPrinted>2008-07-01T22:12:00Z</cp:lastPrinted>
  <dcterms:created xsi:type="dcterms:W3CDTF">2017-10-01T21:26:00Z</dcterms:created>
  <dcterms:modified xsi:type="dcterms:W3CDTF">2017-10-14T14:01:00Z</dcterms:modified>
</cp:coreProperties>
</file>