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48B62" w14:textId="77777777" w:rsidR="0048241B" w:rsidRDefault="0048241B" w:rsidP="0059462C">
      <w:pPr>
        <w:tabs>
          <w:tab w:val="left" w:pos="7035"/>
        </w:tabs>
      </w:pPr>
    </w:p>
    <w:tbl>
      <w:tblPr>
        <w:tblW w:w="0" w:type="auto"/>
        <w:tblInd w:w="10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923"/>
      </w:tblGrid>
      <w:tr w:rsidR="0048241B" w:rsidRPr="00A846F1" w14:paraId="48BA63F3" w14:textId="77777777" w:rsidTr="00CA5614">
        <w:trPr>
          <w:trHeight w:val="265"/>
        </w:trPr>
        <w:tc>
          <w:tcPr>
            <w:tcW w:w="9923" w:type="dxa"/>
            <w:shd w:val="clear" w:color="auto" w:fill="E0E0E0"/>
          </w:tcPr>
          <w:p w14:paraId="0BE3FB2F" w14:textId="77777777" w:rsidR="00CA5614" w:rsidRDefault="00CA5614" w:rsidP="00CA5614">
            <w:pPr>
              <w:jc w:val="center"/>
              <w:rPr>
                <w:b/>
                <w:sz w:val="22"/>
                <w:szCs w:val="22"/>
                <w:lang w:val="pt-PT"/>
              </w:rPr>
            </w:pPr>
          </w:p>
          <w:p w14:paraId="4427DF9D" w14:textId="77777777" w:rsidR="0048241B" w:rsidRDefault="0048241B" w:rsidP="00CA5614">
            <w:pPr>
              <w:jc w:val="center"/>
              <w:rPr>
                <w:b/>
                <w:sz w:val="22"/>
                <w:szCs w:val="22"/>
                <w:lang w:val="pt-PT"/>
              </w:rPr>
            </w:pPr>
            <w:r>
              <w:rPr>
                <w:b/>
                <w:sz w:val="22"/>
                <w:szCs w:val="22"/>
                <w:lang w:val="pt-PT"/>
              </w:rPr>
              <w:t>PERCURSO DE REFERENCIAÇÃO</w:t>
            </w:r>
            <w:r w:rsidR="0053611B">
              <w:rPr>
                <w:b/>
                <w:sz w:val="22"/>
                <w:szCs w:val="22"/>
                <w:lang w:val="pt-PT"/>
              </w:rPr>
              <w:t xml:space="preserve"> PARA A EDUCAÇÃO ESPECIAL</w:t>
            </w:r>
          </w:p>
        </w:tc>
      </w:tr>
    </w:tbl>
    <w:p w14:paraId="319939EB" w14:textId="77777777" w:rsidR="0048241B" w:rsidRPr="0005392F" w:rsidRDefault="0048241B">
      <w:pPr>
        <w:rPr>
          <w:sz w:val="16"/>
          <w:szCs w:val="16"/>
          <w:lang w:val="pt-PT"/>
        </w:rPr>
      </w:pPr>
    </w:p>
    <w:p w14:paraId="5E4FC1A3" w14:textId="77777777" w:rsidR="0048241B" w:rsidRDefault="0048241B">
      <w:pPr>
        <w:rPr>
          <w:sz w:val="22"/>
          <w:szCs w:val="22"/>
        </w:rPr>
      </w:pPr>
      <w:r>
        <w:rPr>
          <w:sz w:val="22"/>
          <w:szCs w:val="22"/>
          <w:lang w:val="pt-PT"/>
        </w:rPr>
        <w:t xml:space="preserve">                            </w:t>
      </w:r>
      <w:r>
        <w:rPr>
          <w:sz w:val="22"/>
          <w:szCs w:val="22"/>
        </w:rPr>
        <w:sym w:font="Wingdings" w:char="F0F2"/>
      </w:r>
      <w:r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sym w:font="Wingdings" w:char="F0F2"/>
      </w: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sym w:font="Wingdings" w:char="F0F2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"/>
        <w:gridCol w:w="288"/>
        <w:gridCol w:w="9395"/>
      </w:tblGrid>
      <w:tr w:rsidR="0048241B" w:rsidRPr="00A846F1" w14:paraId="6BE3F935" w14:textId="77777777" w:rsidTr="00F037FA">
        <w:trPr>
          <w:cantSplit/>
          <w:trHeight w:hRule="exact" w:val="2238"/>
        </w:trPr>
        <w:tc>
          <w:tcPr>
            <w:tcW w:w="2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textDirection w:val="tbRl"/>
            <w:vAlign w:val="center"/>
          </w:tcPr>
          <w:p w14:paraId="34C47F2E" w14:textId="77777777" w:rsidR="0048241B" w:rsidRDefault="005B418D" w:rsidP="003A225F">
            <w:pPr>
              <w:jc w:val="right"/>
              <w:rPr>
                <w:b/>
                <w:sz w:val="22"/>
                <w:szCs w:val="22"/>
              </w:rPr>
            </w:pPr>
            <w:r w:rsidRPr="005B418D">
              <w:rPr>
                <w:b/>
                <w:sz w:val="22"/>
                <w:szCs w:val="22"/>
                <w:lang w:val="pt-PT"/>
              </w:rPr>
              <w:t>Referencia</w:t>
            </w:r>
            <w:r w:rsidR="00B911DC">
              <w:rPr>
                <w:b/>
                <w:sz w:val="22"/>
                <w:szCs w:val="22"/>
                <w:lang w:val="pt-PT"/>
              </w:rPr>
              <w:t>ção</w:t>
            </w:r>
          </w:p>
        </w:tc>
        <w:tc>
          <w:tcPr>
            <w:tcW w:w="288" w:type="dxa"/>
            <w:tcBorders>
              <w:left w:val="single" w:sz="6" w:space="0" w:color="auto"/>
              <w:right w:val="nil"/>
            </w:tcBorders>
            <w:shd w:val="clear" w:color="auto" w:fill="FFFFFF"/>
          </w:tcPr>
          <w:p w14:paraId="714FCFF0" w14:textId="77777777" w:rsidR="0048241B" w:rsidRDefault="0048241B" w:rsidP="006E7C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92E4A" w14:textId="35EA5A85" w:rsidR="0048241B" w:rsidRPr="006E7CDD" w:rsidRDefault="008B02D5">
            <w:pPr>
              <w:jc w:val="center"/>
              <w:rPr>
                <w:b/>
                <w:sz w:val="22"/>
                <w:szCs w:val="22"/>
                <w:lang w:val="pt-PT"/>
              </w:rPr>
            </w:pPr>
            <w:r>
              <w:rPr>
                <w:b/>
                <w:sz w:val="22"/>
                <w:szCs w:val="22"/>
                <w:lang w:val="pt-PT"/>
              </w:rPr>
              <w:t>Docente Titular de Turma/ Dire</w:t>
            </w:r>
            <w:r w:rsidR="0048241B" w:rsidRPr="006E7CDD">
              <w:rPr>
                <w:b/>
                <w:sz w:val="22"/>
                <w:szCs w:val="22"/>
                <w:lang w:val="pt-PT"/>
              </w:rPr>
              <w:t>tor de Turma/Docentes de Apoio Educativo</w:t>
            </w:r>
          </w:p>
          <w:p w14:paraId="15A1895A" w14:textId="77777777" w:rsidR="0048241B" w:rsidRPr="006E7CDD" w:rsidRDefault="0048241B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6E7CDD">
              <w:rPr>
                <w:b/>
                <w:sz w:val="22"/>
                <w:szCs w:val="22"/>
                <w:lang w:val="pt-PT"/>
              </w:rPr>
              <w:t>Pais/Encarregados de Educação</w:t>
            </w:r>
          </w:p>
          <w:p w14:paraId="711F0B92" w14:textId="77777777" w:rsidR="0048241B" w:rsidRPr="006E7CDD" w:rsidRDefault="0048241B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6E7CDD">
              <w:rPr>
                <w:b/>
                <w:sz w:val="22"/>
                <w:szCs w:val="22"/>
                <w:lang w:val="pt-PT"/>
              </w:rPr>
              <w:t>Serviços de Intervenção Precoce</w:t>
            </w:r>
          </w:p>
          <w:p w14:paraId="4F0BE3FD" w14:textId="77777777" w:rsidR="0048241B" w:rsidRPr="006E7CDD" w:rsidRDefault="0048241B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6E7CDD">
              <w:rPr>
                <w:b/>
                <w:sz w:val="22"/>
                <w:szCs w:val="22"/>
                <w:lang w:val="pt-PT"/>
              </w:rPr>
              <w:t xml:space="preserve">Outros Serviços                                     </w:t>
            </w:r>
          </w:p>
          <w:p w14:paraId="163635CF" w14:textId="77777777" w:rsidR="0048241B" w:rsidRPr="006E7CDD" w:rsidRDefault="005B418D">
            <w:pPr>
              <w:rPr>
                <w:b/>
                <w:sz w:val="22"/>
                <w:szCs w:val="22"/>
                <w:lang w:val="pt-PT"/>
              </w:rPr>
            </w:pPr>
            <w:r w:rsidRPr="006E7CDD">
              <w:rPr>
                <w:b/>
                <w:sz w:val="22"/>
                <w:szCs w:val="22"/>
                <w:lang w:val="pt-PT"/>
              </w:rPr>
              <w:t>Referenciação</w:t>
            </w:r>
            <w:r w:rsidR="0048241B" w:rsidRPr="006E7CDD">
              <w:rPr>
                <w:b/>
                <w:sz w:val="22"/>
                <w:szCs w:val="22"/>
                <w:lang w:val="pt-PT"/>
              </w:rPr>
              <w:t xml:space="preserve"> dos alunos</w:t>
            </w:r>
            <w:r w:rsidRPr="006E7CDD">
              <w:rPr>
                <w:b/>
                <w:sz w:val="22"/>
                <w:szCs w:val="22"/>
                <w:lang w:val="pt-PT"/>
              </w:rPr>
              <w:t xml:space="preserve"> para a Educação Especial</w:t>
            </w:r>
          </w:p>
          <w:p w14:paraId="38BAF1F5" w14:textId="77777777" w:rsidR="005B418D" w:rsidRPr="006E7CDD" w:rsidRDefault="0048241B" w:rsidP="005B418D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pt-PT"/>
              </w:rPr>
            </w:pPr>
            <w:r w:rsidRPr="006E7CDD">
              <w:rPr>
                <w:sz w:val="22"/>
                <w:szCs w:val="22"/>
                <w:lang w:val="pt-PT"/>
              </w:rPr>
              <w:t>Ficha de referenciação</w:t>
            </w:r>
          </w:p>
          <w:p w14:paraId="76E120D6" w14:textId="77777777" w:rsidR="005B418D" w:rsidRDefault="005B418D" w:rsidP="005B418D">
            <w:pPr>
              <w:numPr>
                <w:ilvl w:val="0"/>
                <w:numId w:val="7"/>
              </w:numPr>
              <w:rPr>
                <w:sz w:val="22"/>
                <w:szCs w:val="22"/>
                <w:lang w:val="pt-PT"/>
              </w:rPr>
            </w:pPr>
            <w:r w:rsidRPr="006E7CDD">
              <w:rPr>
                <w:sz w:val="22"/>
                <w:szCs w:val="22"/>
                <w:lang w:val="pt-PT"/>
              </w:rPr>
              <w:t>Outros documentos dos alunos (relatórios médicos, psicológicos e outros).</w:t>
            </w:r>
          </w:p>
          <w:p w14:paraId="35B5B3F8" w14:textId="77777777" w:rsidR="006E7CDD" w:rsidRPr="00F037FA" w:rsidRDefault="003A225F" w:rsidP="00F037FA">
            <w:pPr>
              <w:numPr>
                <w:ilvl w:val="0"/>
                <w:numId w:val="7"/>
              </w:numPr>
              <w:rPr>
                <w:sz w:val="22"/>
                <w:szCs w:val="22"/>
                <w:lang w:val="pt-PT"/>
              </w:rPr>
            </w:pPr>
            <w:r>
              <w:rPr>
                <w:sz w:val="22"/>
                <w:szCs w:val="22"/>
                <w:lang w:val="pt-PT"/>
              </w:rPr>
              <w:t>Produções dos alunos (registos de avaliação, atuais, trabalhos diversos, etc.)</w:t>
            </w:r>
          </w:p>
          <w:p w14:paraId="16C5FF3F" w14:textId="77777777" w:rsidR="0048241B" w:rsidRPr="00433EA6" w:rsidRDefault="0048241B">
            <w:pPr>
              <w:jc w:val="center"/>
              <w:rPr>
                <w:lang w:val="pt-PT"/>
              </w:rPr>
            </w:pPr>
          </w:p>
          <w:p w14:paraId="44DDD8AC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0DCE0E96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35124AA3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19C62742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61DCD2DC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6F92317D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56817402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3F4C4446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  <w:r>
              <w:rPr>
                <w:sz w:val="22"/>
                <w:szCs w:val="22"/>
                <w:lang w:val="pt-PT"/>
              </w:rPr>
              <w:t>Nota: colocar em envelope fechado</w:t>
            </w:r>
          </w:p>
        </w:tc>
      </w:tr>
      <w:tr w:rsidR="0048241B" w14:paraId="48DC8474" w14:textId="77777777" w:rsidTr="00F037FA">
        <w:trPr>
          <w:cantSplit/>
          <w:trHeight w:hRule="exact" w:val="423"/>
        </w:trPr>
        <w:tc>
          <w:tcPr>
            <w:tcW w:w="298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14:paraId="23DC66E8" w14:textId="77777777" w:rsidR="0048241B" w:rsidRDefault="0048241B" w:rsidP="003A225F">
            <w:pPr>
              <w:jc w:val="right"/>
              <w:rPr>
                <w:sz w:val="22"/>
                <w:szCs w:val="22"/>
                <w:lang w:val="pt-PT"/>
              </w:rPr>
            </w:pPr>
          </w:p>
          <w:p w14:paraId="5964A779" w14:textId="77777777" w:rsidR="0048241B" w:rsidRDefault="0048241B" w:rsidP="003A225F">
            <w:pPr>
              <w:jc w:val="right"/>
              <w:rPr>
                <w:sz w:val="22"/>
                <w:szCs w:val="22"/>
                <w:lang w:val="pt-PT"/>
              </w:rPr>
            </w:pPr>
          </w:p>
        </w:tc>
        <w:tc>
          <w:tcPr>
            <w:tcW w:w="288" w:type="dxa"/>
            <w:tcBorders>
              <w:left w:val="single" w:sz="6" w:space="0" w:color="auto"/>
              <w:right w:val="nil"/>
            </w:tcBorders>
            <w:shd w:val="clear" w:color="auto" w:fill="FFFFFF"/>
          </w:tcPr>
          <w:p w14:paraId="0579BAF5" w14:textId="77777777" w:rsidR="0048241B" w:rsidRDefault="0048241B" w:rsidP="006E7CDD">
            <w:pPr>
              <w:jc w:val="right"/>
              <w:rPr>
                <w:sz w:val="22"/>
                <w:szCs w:val="22"/>
                <w:lang w:val="pt-PT"/>
              </w:rPr>
            </w:pPr>
          </w:p>
        </w:tc>
        <w:tc>
          <w:tcPr>
            <w:tcW w:w="9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A05EEFF" w14:textId="77777777" w:rsidR="0048241B" w:rsidRPr="0005392F" w:rsidRDefault="0048241B">
            <w:pPr>
              <w:jc w:val="center"/>
              <w:rPr>
                <w:sz w:val="16"/>
                <w:szCs w:val="16"/>
                <w:lang w:val="pt-PT"/>
              </w:rPr>
            </w:pPr>
          </w:p>
          <w:p w14:paraId="40AE63A2" w14:textId="77777777" w:rsidR="003A225F" w:rsidRPr="0005392F" w:rsidRDefault="003A225F">
            <w:pPr>
              <w:jc w:val="center"/>
              <w:rPr>
                <w:sz w:val="16"/>
                <w:szCs w:val="16"/>
                <w:lang w:val="pt-PT"/>
              </w:rPr>
            </w:pPr>
          </w:p>
          <w:p w14:paraId="7D312420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  <w:r>
              <w:rPr>
                <w:sz w:val="22"/>
                <w:szCs w:val="22"/>
                <w:lang w:val="pt-PT"/>
              </w:rPr>
              <w:t xml:space="preserve">                                    </w:t>
            </w:r>
          </w:p>
          <w:p w14:paraId="6143DD81" w14:textId="77777777" w:rsidR="0048241B" w:rsidRDefault="0048241B">
            <w:pPr>
              <w:jc w:val="center"/>
              <w:rPr>
                <w:sz w:val="22"/>
                <w:szCs w:val="22"/>
                <w:lang w:val="pt-PT"/>
              </w:rPr>
            </w:pPr>
          </w:p>
          <w:p w14:paraId="03957DB3" w14:textId="77777777" w:rsidR="0048241B" w:rsidRDefault="00482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t-PT"/>
              </w:rPr>
              <w:t xml:space="preserve">                              </w:t>
            </w:r>
            <w:r>
              <w:rPr>
                <w:sz w:val="22"/>
                <w:szCs w:val="22"/>
              </w:rPr>
              <w:sym w:font="Wingdings" w:char="F0F2"/>
            </w:r>
          </w:p>
          <w:p w14:paraId="1903FBB8" w14:textId="77777777" w:rsidR="0048241B" w:rsidRDefault="0048241B">
            <w:pPr>
              <w:jc w:val="center"/>
              <w:rPr>
                <w:sz w:val="22"/>
                <w:szCs w:val="22"/>
              </w:rPr>
            </w:pPr>
          </w:p>
        </w:tc>
      </w:tr>
      <w:tr w:rsidR="0048241B" w14:paraId="68312E01" w14:textId="77777777" w:rsidTr="00F037FA">
        <w:trPr>
          <w:cantSplit/>
          <w:trHeight w:hRule="exact" w:val="714"/>
        </w:trPr>
        <w:tc>
          <w:tcPr>
            <w:tcW w:w="298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14:paraId="4ED24256" w14:textId="77777777" w:rsidR="0048241B" w:rsidRDefault="0048241B" w:rsidP="006E7CDD">
            <w:pPr>
              <w:jc w:val="right"/>
              <w:rPr>
                <w:sz w:val="22"/>
                <w:szCs w:val="22"/>
              </w:rPr>
            </w:pPr>
          </w:p>
          <w:p w14:paraId="7347C22B" w14:textId="77777777" w:rsidR="0048241B" w:rsidRDefault="0048241B" w:rsidP="006E7C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8" w:type="dxa"/>
            <w:tcBorders>
              <w:left w:val="single" w:sz="6" w:space="0" w:color="auto"/>
              <w:right w:val="nil"/>
            </w:tcBorders>
            <w:shd w:val="clear" w:color="auto" w:fill="FFFFFF"/>
          </w:tcPr>
          <w:p w14:paraId="22F0DF2A" w14:textId="77777777" w:rsidR="0048241B" w:rsidRDefault="0048241B" w:rsidP="006E7C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E0555" w14:textId="77777777" w:rsidR="0048241B" w:rsidRPr="00433EA6" w:rsidRDefault="0048241B" w:rsidP="0005392F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433EA6">
              <w:rPr>
                <w:b/>
                <w:sz w:val="22"/>
                <w:szCs w:val="22"/>
                <w:lang w:val="pt-PT"/>
              </w:rPr>
              <w:t>Entrada do processo na Secretaria da Escola Sede</w:t>
            </w:r>
            <w:r w:rsidR="00F037FA">
              <w:rPr>
                <w:b/>
                <w:sz w:val="22"/>
                <w:szCs w:val="22"/>
                <w:lang w:val="pt-PT"/>
              </w:rPr>
              <w:t xml:space="preserve"> ou Básica das Naus</w:t>
            </w:r>
          </w:p>
          <w:p w14:paraId="680F54C2" w14:textId="77777777" w:rsidR="0048241B" w:rsidRPr="00433EA6" w:rsidRDefault="0048241B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433EA6">
              <w:rPr>
                <w:b/>
                <w:sz w:val="22"/>
                <w:szCs w:val="22"/>
                <w:lang w:val="pt-PT"/>
              </w:rPr>
              <w:t>(com data de entrega)</w:t>
            </w:r>
          </w:p>
          <w:p w14:paraId="2F33903D" w14:textId="77777777" w:rsidR="0048241B" w:rsidRPr="00433EA6" w:rsidRDefault="0048241B">
            <w:pPr>
              <w:jc w:val="center"/>
              <w:rPr>
                <w:b/>
                <w:sz w:val="22"/>
                <w:szCs w:val="22"/>
              </w:rPr>
            </w:pPr>
            <w:r w:rsidRPr="00433EA6">
              <w:rPr>
                <w:sz w:val="22"/>
                <w:szCs w:val="22"/>
              </w:rPr>
              <w:sym w:font="Wingdings" w:char="F0F2"/>
            </w:r>
          </w:p>
        </w:tc>
      </w:tr>
      <w:tr w:rsidR="0048241B" w14:paraId="69E8253D" w14:textId="77777777" w:rsidTr="00F037FA">
        <w:trPr>
          <w:trHeight w:hRule="exact" w:val="554"/>
        </w:trPr>
        <w:tc>
          <w:tcPr>
            <w:tcW w:w="2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14:paraId="41BEBEE5" w14:textId="77777777" w:rsidR="0048241B" w:rsidRDefault="0048241B">
            <w:pPr>
              <w:rPr>
                <w:sz w:val="22"/>
                <w:szCs w:val="22"/>
              </w:rPr>
            </w:pPr>
          </w:p>
          <w:p w14:paraId="4DAE2B8F" w14:textId="77777777" w:rsidR="0048241B" w:rsidRDefault="0048241B">
            <w:pPr>
              <w:rPr>
                <w:sz w:val="22"/>
                <w:szCs w:val="22"/>
              </w:rPr>
            </w:pPr>
          </w:p>
        </w:tc>
        <w:tc>
          <w:tcPr>
            <w:tcW w:w="288" w:type="dxa"/>
            <w:tcBorders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2DC9FB05" w14:textId="77777777" w:rsidR="0048241B" w:rsidRDefault="0048241B">
            <w:pPr>
              <w:rPr>
                <w:sz w:val="22"/>
                <w:szCs w:val="22"/>
              </w:rPr>
            </w:pPr>
          </w:p>
        </w:tc>
        <w:tc>
          <w:tcPr>
            <w:tcW w:w="9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8AFC223" w14:textId="2EB2EB7C" w:rsidR="0048241B" w:rsidRPr="00433EA6" w:rsidRDefault="008B02D5">
            <w:pPr>
              <w:jc w:val="center"/>
              <w:rPr>
                <w:b/>
                <w:sz w:val="22"/>
                <w:szCs w:val="22"/>
                <w:lang w:val="pt-PT"/>
              </w:rPr>
            </w:pPr>
            <w:r>
              <w:rPr>
                <w:b/>
                <w:sz w:val="22"/>
                <w:szCs w:val="22"/>
                <w:lang w:val="pt-PT"/>
              </w:rPr>
              <w:t>Dire</w:t>
            </w:r>
            <w:r w:rsidR="005B418D" w:rsidRPr="00433EA6">
              <w:rPr>
                <w:b/>
                <w:sz w:val="22"/>
                <w:szCs w:val="22"/>
                <w:lang w:val="pt-PT"/>
              </w:rPr>
              <w:t xml:space="preserve">ção </w:t>
            </w:r>
          </w:p>
          <w:p w14:paraId="49B791F4" w14:textId="77777777" w:rsidR="0048241B" w:rsidRPr="00433EA6" w:rsidRDefault="0048241B">
            <w:pPr>
              <w:jc w:val="center"/>
              <w:rPr>
                <w:b/>
                <w:sz w:val="22"/>
                <w:szCs w:val="22"/>
                <w:lang w:val="pt-PT"/>
              </w:rPr>
            </w:pPr>
            <w:r w:rsidRPr="00433EA6">
              <w:rPr>
                <w:b/>
                <w:sz w:val="22"/>
                <w:szCs w:val="22"/>
                <w:lang w:val="pt-PT"/>
              </w:rPr>
              <w:t xml:space="preserve">Toma conhecimento e faz o encaminhamento </w:t>
            </w:r>
          </w:p>
          <w:p w14:paraId="2267244B" w14:textId="77777777" w:rsidR="0048241B" w:rsidRPr="00433EA6" w:rsidRDefault="00616673">
            <w:pPr>
              <w:jc w:val="center"/>
              <w:rPr>
                <w:sz w:val="22"/>
                <w:szCs w:val="22"/>
                <w:lang w:val="pt-PT"/>
              </w:rPr>
            </w:pPr>
            <w:r w:rsidRPr="00433EA6">
              <w:rPr>
                <w:noProof/>
                <w:sz w:val="22"/>
                <w:szCs w:val="22"/>
                <w:lang w:val="pt-PT"/>
              </w:rPr>
              <mc:AlternateContent>
                <mc:Choice Requires="wpg">
                  <w:drawing>
                    <wp:inline distT="0" distB="0" distL="0" distR="0" wp14:anchorId="7E42E2B1" wp14:editId="66FF98B5">
                      <wp:extent cx="685800" cy="342900"/>
                      <wp:effectExtent l="0" t="0" r="0" b="0"/>
                      <wp:docPr id="34" name="Group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685800" cy="342900"/>
                                <a:chOff x="2281" y="7383"/>
                                <a:chExt cx="7200" cy="4320"/>
                              </a:xfrm>
                            </wpg:grpSpPr>
                            <wps:wsp>
                              <wps:cNvPr id="35" name="AutoShape 18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2281" y="7383"/>
                                  <a:ext cx="7200" cy="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CD1302" id="Group 19" o:spid="_x0000_s1026" style="width:54pt;height:27pt;mso-position-horizontal-relative:char;mso-position-vertical-relative:line" coordorigin="2281,7383" coordsize="7200,432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">
                      <o:lock v:ext="edit" aspectratio="t"/>
                      <v:rect id="AutoShape 18" o:spid="_x0000_s1027" style="position:absolute;left:2281;top:7383;width:7200;height:43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zgjnxAAA&#10;ANsAAAAPAAAAZHJzL2Rvd25yZXYueG1sRI9Ba8JAFITvBf/D8gQvohstFUldRQQxSEGM1vMj+5qE&#10;Zt/G7Jqk/75bEHocZuYbZrXpTSVaalxpWcFsGoEgzqwuOVdwvewnSxDOI2usLJOCH3KwWQ9eVhhr&#10;2/GZ2tTnIkDYxaig8L6OpXRZQQbd1NbEwfuyjUEfZJNL3WAX4KaS8yhaSIMlh4UCa9oVlH2nD6Og&#10;y07t7fJxkKfxLbF8T+679POo1GjYb99BeOr9f/jZTrSC1zf4+xJ+gFz/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M4I58QAAADbAAAADwAAAAAAAAAAAAAAAACXAgAAZHJzL2Rv&#10;d25yZXYueG1sUEsFBgAAAAAEAAQA9QAAAIgDAAAAAA==&#10;" filled="f" stroked="f">
                        <o:lock v:ext="edit" aspectratio="t" text="t"/>
                      </v:rect>
                      <w10:anchorlock/>
                    </v:group>
                  </w:pict>
                </mc:Fallback>
              </mc:AlternateContent>
            </w:r>
          </w:p>
        </w:tc>
      </w:tr>
    </w:tbl>
    <w:p w14:paraId="09E986C1" w14:textId="77777777" w:rsidR="0048241B" w:rsidRDefault="00616673">
      <w:pPr>
        <w:jc w:val="both"/>
        <w:rPr>
          <w:sz w:val="22"/>
          <w:szCs w:val="22"/>
          <w:lang w:val="pt-PT"/>
        </w:rPr>
      </w:pPr>
      <w:r w:rsidRPr="00433EA6">
        <w:rPr>
          <w:noProof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473E6F1" wp14:editId="3D6F6CD1">
                <wp:simplePos x="0" y="0"/>
                <wp:positionH relativeFrom="column">
                  <wp:posOffset>871855</wp:posOffset>
                </wp:positionH>
                <wp:positionV relativeFrom="paragraph">
                  <wp:posOffset>7620</wp:posOffset>
                </wp:positionV>
                <wp:extent cx="485775" cy="304800"/>
                <wp:effectExtent l="0" t="0" r="0" b="0"/>
                <wp:wrapNone/>
                <wp:docPr id="3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048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8CAD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0" o:spid="_x0000_s1026" type="#_x0000_t67" style="position:absolute;margin-left:68.65pt;margin-top:.6pt;width:38.25pt;height:2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">
                <v:textbox style="layout-flow:vertical-ideographic"/>
              </v:shape>
            </w:pict>
          </mc:Fallback>
        </mc:AlternateContent>
      </w:r>
      <w:r w:rsidR="0048241B">
        <w:rPr>
          <w:sz w:val="22"/>
          <w:szCs w:val="22"/>
          <w:lang w:val="pt-PT"/>
        </w:rPr>
        <w:t xml:space="preserve">                              </w:t>
      </w:r>
    </w:p>
    <w:p w14:paraId="5EE35BAD" w14:textId="77777777" w:rsidR="0048241B" w:rsidRDefault="00616673">
      <w:pPr>
        <w:rPr>
          <w:sz w:val="22"/>
          <w:szCs w:val="22"/>
        </w:rPr>
      </w:pPr>
      <w:r>
        <w:rPr>
          <w:noProof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6AE606B" wp14:editId="454FA3A4">
                <wp:simplePos x="0" y="0"/>
                <wp:positionH relativeFrom="column">
                  <wp:posOffset>4438891</wp:posOffset>
                </wp:positionH>
                <wp:positionV relativeFrom="paragraph">
                  <wp:posOffset>132836</wp:posOffset>
                </wp:positionV>
                <wp:extent cx="2260375" cy="1097794"/>
                <wp:effectExtent l="50800" t="50800" r="102235" b="121920"/>
                <wp:wrapNone/>
                <wp:docPr id="3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0375" cy="1097794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37FD76" w14:textId="77777777" w:rsidR="00C00BEC" w:rsidRPr="00752713" w:rsidRDefault="0053611B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  <w:lang w:val="pt-PT"/>
                              </w:rPr>
                            </w:pPr>
                            <w:r w:rsidRPr="00752713">
                              <w:rPr>
                                <w:rFonts w:asciiTheme="minorHAnsi" w:hAnsiTheme="minorHAnsi"/>
                                <w:sz w:val="24"/>
                                <w:szCs w:val="24"/>
                                <w:lang w:val="pt-PT"/>
                              </w:rPr>
                              <w:t>Na</w:t>
                            </w:r>
                            <w:r w:rsidR="00C00BEC" w:rsidRPr="00752713">
                              <w:rPr>
                                <w:rFonts w:asciiTheme="minorHAnsi" w:hAnsiTheme="minorHAnsi"/>
                                <w:sz w:val="24"/>
                                <w:szCs w:val="24"/>
                                <w:lang w:val="pt-PT"/>
                              </w:rPr>
                              <w:t xml:space="preserve"> falta de dados que consubstanciem a necessidade de uma avaliação </w:t>
                            </w:r>
                            <w:r w:rsidRPr="00752713">
                              <w:rPr>
                                <w:rFonts w:asciiTheme="minorHAnsi" w:hAnsiTheme="minorHAnsi"/>
                                <w:sz w:val="24"/>
                                <w:szCs w:val="24"/>
                                <w:lang w:val="pt-PT"/>
                              </w:rPr>
                              <w:t>especializada, a referenciação será devolvida ao responsável pela mesma.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AE606B" id="_x0000_t202" coordsize="21600,21600" o:spt="202" path="m0,0l0,21600,21600,21600,21600,0xe">
                <v:stroke joinstyle="miter"/>
                <v:path gradientshapeok="t" o:connecttype="rect"/>
              </v:shapetype>
              <v:shape id="Text Box 33" o:spid="_x0000_s1026" type="#_x0000_t202" style="position:absolute;margin-left:349.5pt;margin-top:10.45pt;width:178pt;height:86.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" fillcolor="#b2a1c7" strokecolor="#b2a1c7" strokeweight="1pt">
                <v:fill color2="#e5dfec" angle="-45" focus="-50%" type="gradient"/>
                <v:shadow on="t" color="#3f3151" opacity=".5" offset="1pt"/>
                <v:textbox>
                  <w:txbxContent>
                    <w:p w14:paraId="0237FD76" w14:textId="77777777" w:rsidR="00C00BEC" w:rsidRPr="00752713" w:rsidRDefault="0053611B">
                      <w:pPr>
                        <w:rPr>
                          <w:rFonts w:asciiTheme="minorHAnsi" w:hAnsiTheme="minorHAnsi"/>
                          <w:sz w:val="24"/>
                          <w:szCs w:val="24"/>
                          <w:lang w:val="pt-PT"/>
                        </w:rPr>
                      </w:pPr>
                      <w:r w:rsidRPr="00752713">
                        <w:rPr>
                          <w:rFonts w:asciiTheme="minorHAnsi" w:hAnsiTheme="minorHAnsi"/>
                          <w:sz w:val="24"/>
                          <w:szCs w:val="24"/>
                          <w:lang w:val="pt-PT"/>
                        </w:rPr>
                        <w:t>Na</w:t>
                      </w:r>
                      <w:r w:rsidR="00C00BEC" w:rsidRPr="00752713">
                        <w:rPr>
                          <w:rFonts w:asciiTheme="minorHAnsi" w:hAnsiTheme="minorHAnsi"/>
                          <w:sz w:val="24"/>
                          <w:szCs w:val="24"/>
                          <w:lang w:val="pt-PT"/>
                        </w:rPr>
                        <w:t xml:space="preserve"> falta de dados que consubstanciem a necessidade de uma avaliação </w:t>
                      </w:r>
                      <w:r w:rsidRPr="00752713">
                        <w:rPr>
                          <w:rFonts w:asciiTheme="minorHAnsi" w:hAnsiTheme="minorHAnsi"/>
                          <w:sz w:val="24"/>
                          <w:szCs w:val="24"/>
                          <w:lang w:val="pt-PT"/>
                        </w:rPr>
                        <w:t>especializada, a referenciação será devolvida ao responsável pela mesma.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A0" w:firstRow="1" w:lastRow="0" w:firstColumn="1" w:lastColumn="0" w:noHBand="0" w:noVBand="0"/>
      </w:tblPr>
      <w:tblGrid>
        <w:gridCol w:w="5812"/>
      </w:tblGrid>
      <w:tr w:rsidR="003A225F" w14:paraId="109C9159" w14:textId="77777777" w:rsidTr="003A225F">
        <w:trPr>
          <w:trHeight w:val="1036"/>
        </w:trPr>
        <w:tc>
          <w:tcPr>
            <w:tcW w:w="5812" w:type="dxa"/>
            <w:shd w:val="clear" w:color="auto" w:fill="E0E0E0"/>
          </w:tcPr>
          <w:p w14:paraId="5340D337" w14:textId="77777777" w:rsidR="003A225F" w:rsidRPr="00433EA6" w:rsidRDefault="00616673">
            <w:pPr>
              <w:jc w:val="center"/>
              <w:rPr>
                <w:b/>
                <w:sz w:val="22"/>
                <w:szCs w:val="22"/>
                <w:lang w:val="pt-PT"/>
              </w:rPr>
            </w:pPr>
            <w:r>
              <w:rPr>
                <w:noProof/>
                <w:sz w:val="22"/>
                <w:szCs w:val="22"/>
                <w:lang w:val="pt-PT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FA7307B" wp14:editId="5BFBAE8E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144145</wp:posOffset>
                      </wp:positionV>
                      <wp:extent cx="485775" cy="355600"/>
                      <wp:effectExtent l="0" t="0" r="0" b="0"/>
                      <wp:wrapNone/>
                      <wp:docPr id="3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485775" cy="3556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9BF23" id="AutoShape 32" o:spid="_x0000_s1026" type="#_x0000_t67" style="position:absolute;margin-left:291.6pt;margin-top:11.35pt;width:38.25pt;height:28pt;rotation:-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">
                      <v:textbox style="layout-flow:vertical-ideographic"/>
                    </v:shape>
                  </w:pict>
                </mc:Fallback>
              </mc:AlternateContent>
            </w:r>
          </w:p>
          <w:p w14:paraId="78F3B6E0" w14:textId="06C22495" w:rsidR="00947946" w:rsidRDefault="00947946" w:rsidP="00947946">
            <w:pPr>
              <w:jc w:val="center"/>
              <w:rPr>
                <w:b/>
                <w:sz w:val="22"/>
                <w:szCs w:val="22"/>
                <w:lang w:val="pt-PT"/>
              </w:rPr>
            </w:pPr>
            <w:r>
              <w:rPr>
                <w:b/>
                <w:sz w:val="22"/>
                <w:szCs w:val="22"/>
                <w:lang w:val="pt-PT"/>
              </w:rPr>
              <w:t xml:space="preserve">DIREÇÃO, </w:t>
            </w:r>
            <w:r w:rsidR="003A225F">
              <w:rPr>
                <w:b/>
                <w:sz w:val="22"/>
                <w:szCs w:val="22"/>
                <w:lang w:val="pt-PT"/>
              </w:rPr>
              <w:t>C</w:t>
            </w:r>
            <w:r w:rsidR="00616673">
              <w:rPr>
                <w:b/>
                <w:sz w:val="22"/>
                <w:szCs w:val="22"/>
                <w:lang w:val="pt-PT"/>
              </w:rPr>
              <w:t>OORDENADORA DO DEE, SERVIÇOS DE PSICOLOGIA</w:t>
            </w:r>
            <w:r w:rsidR="0035238D">
              <w:rPr>
                <w:b/>
                <w:sz w:val="22"/>
                <w:szCs w:val="22"/>
                <w:lang w:val="pt-PT"/>
              </w:rPr>
              <w:t xml:space="preserve"> CML</w:t>
            </w:r>
            <w:r w:rsidR="00616673">
              <w:rPr>
                <w:b/>
                <w:sz w:val="22"/>
                <w:szCs w:val="22"/>
                <w:lang w:val="pt-PT"/>
              </w:rPr>
              <w:t>/SPO</w:t>
            </w:r>
            <w:r>
              <w:rPr>
                <w:b/>
                <w:sz w:val="22"/>
                <w:szCs w:val="22"/>
                <w:lang w:val="pt-PT"/>
              </w:rPr>
              <w:t xml:space="preserve"> </w:t>
            </w:r>
            <w:bookmarkStart w:id="0" w:name="_GoBack"/>
            <w:bookmarkEnd w:id="0"/>
          </w:p>
          <w:p w14:paraId="38BB9DAC" w14:textId="77777777" w:rsidR="003A225F" w:rsidRPr="00433EA6" w:rsidRDefault="003A225F" w:rsidP="00947946">
            <w:pPr>
              <w:jc w:val="center"/>
              <w:rPr>
                <w:b/>
                <w:sz w:val="22"/>
                <w:szCs w:val="22"/>
                <w:lang w:val="pt-PT"/>
              </w:rPr>
            </w:pPr>
            <w:r>
              <w:rPr>
                <w:b/>
                <w:sz w:val="22"/>
                <w:szCs w:val="22"/>
                <w:lang w:val="pt-PT"/>
              </w:rPr>
              <w:t>Analisa a informação</w:t>
            </w:r>
          </w:p>
        </w:tc>
      </w:tr>
    </w:tbl>
    <w:p w14:paraId="6180D035" w14:textId="61A00D92" w:rsidR="0048241B" w:rsidRDefault="008F6652">
      <w:pPr>
        <w:rPr>
          <w:sz w:val="22"/>
          <w:szCs w:val="22"/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DB6EA7" wp14:editId="3AFF5500">
                <wp:simplePos x="0" y="0"/>
                <wp:positionH relativeFrom="column">
                  <wp:posOffset>3044825</wp:posOffset>
                </wp:positionH>
                <wp:positionV relativeFrom="paragraph">
                  <wp:posOffset>25400</wp:posOffset>
                </wp:positionV>
                <wp:extent cx="485775" cy="355600"/>
                <wp:effectExtent l="0" t="0" r="0" b="0"/>
                <wp:wrapThrough wrapText="bothSides">
                  <wp:wrapPolygon edited="0">
                    <wp:start x="4659" y="0"/>
                    <wp:lineTo x="4659" y="9334"/>
                    <wp:lineTo x="-424" y="15776"/>
                    <wp:lineTo x="-424" y="16933"/>
                    <wp:lineTo x="2541" y="18669"/>
                    <wp:lineTo x="8047" y="21600"/>
                    <wp:lineTo x="8471" y="21600"/>
                    <wp:lineTo x="12706" y="21600"/>
                    <wp:lineTo x="13129" y="21600"/>
                    <wp:lineTo x="18635" y="18669"/>
                    <wp:lineTo x="22447" y="17511"/>
                    <wp:lineTo x="22024" y="15776"/>
                    <wp:lineTo x="16941" y="9334"/>
                    <wp:lineTo x="16941" y="0"/>
                    <wp:lineTo x="4659" y="0"/>
                  </wp:wrapPolygon>
                </wp:wrapThrough>
                <wp:docPr id="28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5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5E6BB" id="AutoShape 88" o:spid="_x0000_s1026" type="#_x0000_t67" style="position:absolute;margin-left:239.75pt;margin-top:2pt;width:38.25pt;height:2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">
                <v:textbox style="layout-flow:vertical-ideographic"/>
                <w10:wrap type="through"/>
              </v:shape>
            </w:pict>
          </mc:Fallback>
        </mc:AlternateContent>
      </w:r>
      <w:r w:rsidR="00616673">
        <w:rPr>
          <w:noProof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1646F8D" wp14:editId="30142979">
                <wp:simplePos x="0" y="0"/>
                <wp:positionH relativeFrom="column">
                  <wp:posOffset>569410</wp:posOffset>
                </wp:positionH>
                <wp:positionV relativeFrom="paragraph">
                  <wp:posOffset>20320</wp:posOffset>
                </wp:positionV>
                <wp:extent cx="485775" cy="355600"/>
                <wp:effectExtent l="0" t="0" r="0" b="0"/>
                <wp:wrapNone/>
                <wp:docPr id="3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5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2EB27" id="AutoShape 25" o:spid="_x0000_s1026" type="#_x0000_t67" style="position:absolute;margin-left:44.85pt;margin-top:1.6pt;width:38.25pt;height:2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">
                <v:textbox style="layout-flow:vertical-ideographic"/>
              </v:shape>
            </w:pict>
          </mc:Fallback>
        </mc:AlternateContent>
      </w:r>
      <w:r w:rsidR="0048241B">
        <w:rPr>
          <w:sz w:val="22"/>
          <w:szCs w:val="22"/>
          <w:lang w:val="pt-PT"/>
        </w:rPr>
        <w:t xml:space="preserve">                                                                                  </w:t>
      </w:r>
    </w:p>
    <w:p w14:paraId="25C06908" w14:textId="7443A1B8" w:rsidR="003A225F" w:rsidRDefault="00B911DC" w:rsidP="00433EA6">
      <w:pPr>
        <w:pStyle w:val="SemEspaamento"/>
        <w:rPr>
          <w:lang w:val="pt-PT"/>
        </w:rPr>
      </w:pPr>
      <w:r>
        <w:rPr>
          <w:lang w:val="pt-PT"/>
        </w:rPr>
        <w:t xml:space="preserve">          </w:t>
      </w:r>
      <w:r w:rsidR="00CA5614">
        <w:rPr>
          <w:lang w:val="pt-PT"/>
        </w:rPr>
        <w:t xml:space="preserve">          </w:t>
      </w:r>
      <w:r w:rsidR="00433EA6">
        <w:rPr>
          <w:lang w:val="pt-PT"/>
        </w:rPr>
        <w:t xml:space="preserve">                                    </w:t>
      </w:r>
      <w:r w:rsidR="0048241B">
        <w:rPr>
          <w:lang w:val="pt-PT"/>
        </w:rPr>
        <w:t xml:space="preserve">   </w:t>
      </w:r>
      <w:r w:rsidR="00433EA6">
        <w:rPr>
          <w:lang w:val="pt-PT"/>
        </w:rPr>
        <w:t xml:space="preserve">                </w:t>
      </w:r>
    </w:p>
    <w:p w14:paraId="618A2156" w14:textId="02186639" w:rsidR="003A225F" w:rsidRDefault="008F6652" w:rsidP="00433EA6">
      <w:pPr>
        <w:pStyle w:val="SemEspaamento"/>
        <w:rPr>
          <w:lang w:val="pt-PT"/>
        </w:rPr>
      </w:pPr>
      <w:r>
        <w:rPr>
          <w:rFonts w:ascii="Comic Sans MS" w:hAnsi="Comic Sans MS"/>
          <w:noProof/>
          <w:sz w:val="22"/>
          <w:szCs w:val="22"/>
          <w:u w:val="single"/>
          <w:lang w:val="pt-PT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20CDB3F" wp14:editId="2052CAD8">
                <wp:simplePos x="0" y="0"/>
                <wp:positionH relativeFrom="column">
                  <wp:posOffset>-64850</wp:posOffset>
                </wp:positionH>
                <wp:positionV relativeFrom="paragraph">
                  <wp:posOffset>176056</wp:posOffset>
                </wp:positionV>
                <wp:extent cx="2025650" cy="793750"/>
                <wp:effectExtent l="0" t="0" r="0" b="0"/>
                <wp:wrapNone/>
                <wp:docPr id="2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793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156E9A" w14:textId="77777777" w:rsidR="00C00BEC" w:rsidRDefault="00C00BEC" w:rsidP="00616673">
                            <w:pPr>
                              <w:ind w:left="360"/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6140F910" w14:textId="77777777" w:rsidR="00C00BEC" w:rsidRPr="0059462C" w:rsidRDefault="00C00BEC" w:rsidP="00616673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</w:pPr>
                            <w:r w:rsidRPr="0053611B"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 xml:space="preserve">Aluno que necessita de uma </w:t>
                            </w:r>
                            <w:r w:rsidRPr="0059462C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avaliação especializada</w:t>
                            </w:r>
                          </w:p>
                          <w:p w14:paraId="149FC2F7" w14:textId="77777777" w:rsidR="00C00BEC" w:rsidRPr="00C00BEC" w:rsidRDefault="00C00BEC" w:rsidP="00616673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CDB3F" id="Text Box 27" o:spid="_x0000_s1027" type="#_x0000_t202" style="position:absolute;margin-left:-5.1pt;margin-top:13.85pt;width:159.5pt;height:62.5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14:paraId="50156E9A" w14:textId="77777777" w:rsidR="00C00BEC" w:rsidRDefault="00C00BEC" w:rsidP="00616673">
                      <w:pPr>
                        <w:ind w:left="360"/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</w:pPr>
                    </w:p>
                    <w:p w14:paraId="6140F910" w14:textId="77777777" w:rsidR="00C00BEC" w:rsidRPr="0059462C" w:rsidRDefault="00C00BEC" w:rsidP="00616673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  <w:lang w:val="pt-PT"/>
                        </w:rPr>
                      </w:pPr>
                      <w:r w:rsidRPr="0053611B"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  <w:lang w:val="pt-PT"/>
                        </w:rPr>
                        <w:t xml:space="preserve">Aluno que necessita de uma </w:t>
                      </w:r>
                      <w:r w:rsidRPr="0059462C"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  <w:lang w:val="pt-PT"/>
                        </w:rPr>
                        <w:t>avaliação especializada</w:t>
                      </w:r>
                    </w:p>
                    <w:p w14:paraId="149FC2F7" w14:textId="77777777" w:rsidR="00C00BEC" w:rsidRPr="00C00BEC" w:rsidRDefault="00C00BEC" w:rsidP="00616673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2DBA62" w14:textId="4DDF5A96" w:rsidR="003A225F" w:rsidRDefault="008F6652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4FE6878" wp14:editId="521918B3">
                <wp:simplePos x="0" y="0"/>
                <wp:positionH relativeFrom="column">
                  <wp:posOffset>2348865</wp:posOffset>
                </wp:positionH>
                <wp:positionV relativeFrom="paragraph">
                  <wp:posOffset>29845</wp:posOffset>
                </wp:positionV>
                <wp:extent cx="2025650" cy="569595"/>
                <wp:effectExtent l="0" t="0" r="31750" b="14605"/>
                <wp:wrapThrough wrapText="bothSides">
                  <wp:wrapPolygon edited="0">
                    <wp:start x="0" y="0"/>
                    <wp:lineTo x="0" y="21191"/>
                    <wp:lineTo x="21668" y="21191"/>
                    <wp:lineTo x="21668" y="0"/>
                    <wp:lineTo x="0" y="0"/>
                  </wp:wrapPolygon>
                </wp:wrapThrough>
                <wp:docPr id="2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5695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EC2BD" w14:textId="77777777" w:rsidR="00616673" w:rsidRPr="0059462C" w:rsidRDefault="00616673" w:rsidP="00616673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</w:pPr>
                            <w:r w:rsidRPr="0053611B"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 xml:space="preserve">Aluno </w:t>
                            </w:r>
                            <w:r w:rsidRPr="00616673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não</w:t>
                            </w:r>
                            <w:r w:rsidRPr="0053611B">
                              <w:rPr>
                                <w:rFonts w:ascii="Comic Sans MS" w:hAnsi="Comic Sans MS"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 xml:space="preserve"> necessita de uma </w:t>
                            </w:r>
                            <w:r w:rsidRPr="0059462C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u w:val="single"/>
                                <w:lang w:val="pt-PT"/>
                              </w:rPr>
                              <w:t>avaliação especializada</w:t>
                            </w:r>
                          </w:p>
                          <w:p w14:paraId="3571BA0E" w14:textId="77777777" w:rsidR="00616673" w:rsidRPr="00C00BEC" w:rsidRDefault="00616673" w:rsidP="00616673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E6878" id="Text Box 89" o:spid="_x0000_s1028" type="#_x0000_t202" style="position:absolute;margin-left:184.95pt;margin-top:2.35pt;width:159.5pt;height:44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72AEC2BD" w14:textId="77777777" w:rsidR="00616673" w:rsidRPr="0059462C" w:rsidRDefault="00616673" w:rsidP="00616673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  <w:lang w:val="pt-PT"/>
                        </w:rPr>
                      </w:pPr>
                      <w:r w:rsidRPr="0053611B"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  <w:lang w:val="pt-PT"/>
                        </w:rPr>
                        <w:t xml:space="preserve">Aluno </w:t>
                      </w:r>
                      <w:r w:rsidRPr="00616673"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  <w:lang w:val="pt-PT"/>
                        </w:rPr>
                        <w:t>não</w:t>
                      </w:r>
                      <w:r w:rsidRPr="0053611B">
                        <w:rPr>
                          <w:rFonts w:ascii="Comic Sans MS" w:hAnsi="Comic Sans MS"/>
                          <w:sz w:val="22"/>
                          <w:szCs w:val="22"/>
                          <w:u w:val="single"/>
                          <w:lang w:val="pt-PT"/>
                        </w:rPr>
                        <w:t xml:space="preserve"> necessita de uma </w:t>
                      </w:r>
                      <w:r w:rsidRPr="0059462C">
                        <w:rPr>
                          <w:rFonts w:ascii="Comic Sans MS" w:hAnsi="Comic Sans MS"/>
                          <w:b/>
                          <w:sz w:val="22"/>
                          <w:szCs w:val="22"/>
                          <w:u w:val="single"/>
                          <w:lang w:val="pt-PT"/>
                        </w:rPr>
                        <w:t>avaliação especializada</w:t>
                      </w:r>
                    </w:p>
                    <w:p w14:paraId="3571BA0E" w14:textId="77777777" w:rsidR="00616673" w:rsidRPr="00C00BEC" w:rsidRDefault="00616673" w:rsidP="00616673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45408C8" w14:textId="6473E9DB" w:rsidR="0048241B" w:rsidRDefault="0048241B" w:rsidP="00433EA6">
      <w:pPr>
        <w:pStyle w:val="SemEspaamento"/>
        <w:rPr>
          <w:lang w:val="pt-PT"/>
        </w:rPr>
      </w:pPr>
    </w:p>
    <w:p w14:paraId="56E1CFEC" w14:textId="684B578A" w:rsidR="00594D7D" w:rsidRDefault="00594D7D" w:rsidP="00433EA6">
      <w:pPr>
        <w:pStyle w:val="SemEspaamento"/>
        <w:rPr>
          <w:lang w:val="pt-PT"/>
        </w:rPr>
      </w:pPr>
    </w:p>
    <w:p w14:paraId="2FF286E6" w14:textId="075DCD21" w:rsidR="00C00BEC" w:rsidRDefault="00C00BEC" w:rsidP="00433EA6">
      <w:pPr>
        <w:pStyle w:val="SemEspaamento"/>
        <w:rPr>
          <w:lang w:val="pt-PT"/>
        </w:rPr>
      </w:pPr>
    </w:p>
    <w:p w14:paraId="062DEA31" w14:textId="71E04C2F" w:rsidR="00C00BEC" w:rsidRDefault="00AA3027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BB78B2" wp14:editId="38B2B0C1">
                <wp:simplePos x="0" y="0"/>
                <wp:positionH relativeFrom="column">
                  <wp:posOffset>3116580</wp:posOffset>
                </wp:positionH>
                <wp:positionV relativeFrom="paragraph">
                  <wp:posOffset>22860</wp:posOffset>
                </wp:positionV>
                <wp:extent cx="485775" cy="355600"/>
                <wp:effectExtent l="0" t="0" r="0" b="0"/>
                <wp:wrapThrough wrapText="bothSides">
                  <wp:wrapPolygon edited="0">
                    <wp:start x="4659" y="0"/>
                    <wp:lineTo x="4659" y="9334"/>
                    <wp:lineTo x="-424" y="15776"/>
                    <wp:lineTo x="-424" y="16933"/>
                    <wp:lineTo x="2541" y="18669"/>
                    <wp:lineTo x="8047" y="21600"/>
                    <wp:lineTo x="8471" y="21600"/>
                    <wp:lineTo x="12706" y="21600"/>
                    <wp:lineTo x="13129" y="21600"/>
                    <wp:lineTo x="18635" y="18669"/>
                    <wp:lineTo x="22447" y="17511"/>
                    <wp:lineTo x="22024" y="15776"/>
                    <wp:lineTo x="16941" y="9334"/>
                    <wp:lineTo x="16941" y="0"/>
                    <wp:lineTo x="4659" y="0"/>
                  </wp:wrapPolygon>
                </wp:wrapThrough>
                <wp:docPr id="24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5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1487" id="AutoShape 90" o:spid="_x0000_s1026" type="#_x0000_t67" style="position:absolute;margin-left:245.4pt;margin-top:1.8pt;width:38.25pt;height:2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">
                <v:textbox style="layout-flow:vertical-ideographic"/>
                <w10:wrap type="through"/>
              </v:shape>
            </w:pict>
          </mc:Fallback>
        </mc:AlternateContent>
      </w:r>
    </w:p>
    <w:p w14:paraId="2A7E1BF7" w14:textId="4DA9459C" w:rsidR="00594D7D" w:rsidRDefault="00616673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14DE7DC" wp14:editId="3B740369">
                <wp:simplePos x="0" y="0"/>
                <wp:positionH relativeFrom="column">
                  <wp:posOffset>628618</wp:posOffset>
                </wp:positionH>
                <wp:positionV relativeFrom="paragraph">
                  <wp:posOffset>136638</wp:posOffset>
                </wp:positionV>
                <wp:extent cx="485775" cy="355600"/>
                <wp:effectExtent l="0" t="0" r="0" b="0"/>
                <wp:wrapNone/>
                <wp:docPr id="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5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2684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8" o:spid="_x0000_s1026" type="#_x0000_t67" style="position:absolute;margin-left:49.5pt;margin-top:10.75pt;width:38.25pt;height:2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">
                <v:textbox style="layout-flow:vertical-ideographic"/>
              </v:shape>
            </w:pict>
          </mc:Fallback>
        </mc:AlternateContent>
      </w:r>
    </w:p>
    <w:p w14:paraId="4303951E" w14:textId="2F738115" w:rsidR="00594D7D" w:rsidRDefault="00594D7D" w:rsidP="00433EA6">
      <w:pPr>
        <w:pStyle w:val="SemEspaamento"/>
        <w:rPr>
          <w:lang w:val="pt-PT"/>
        </w:rPr>
      </w:pPr>
    </w:p>
    <w:p w14:paraId="7B7C7730" w14:textId="7D2BC8D5" w:rsidR="00594D7D" w:rsidRDefault="00AA3027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69E0794" wp14:editId="3287B3B6">
                <wp:simplePos x="0" y="0"/>
                <wp:positionH relativeFrom="column">
                  <wp:posOffset>2413000</wp:posOffset>
                </wp:positionH>
                <wp:positionV relativeFrom="paragraph">
                  <wp:posOffset>36830</wp:posOffset>
                </wp:positionV>
                <wp:extent cx="3491865" cy="685165"/>
                <wp:effectExtent l="0" t="0" r="13335" b="26035"/>
                <wp:wrapThrough wrapText="bothSides">
                  <wp:wrapPolygon edited="0">
                    <wp:start x="0" y="0"/>
                    <wp:lineTo x="0" y="21620"/>
                    <wp:lineTo x="21525" y="21620"/>
                    <wp:lineTo x="21525" y="0"/>
                    <wp:lineTo x="0" y="0"/>
                  </wp:wrapPolygon>
                </wp:wrapThrough>
                <wp:docPr id="2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865" cy="68516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AB01D" w14:textId="53C6F10F" w:rsidR="00616673" w:rsidRPr="00616673" w:rsidRDefault="00616673" w:rsidP="00616673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O</w:t>
                            </w:r>
                            <w:r w:rsidR="00AA3027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 xml:space="preserve"> processo é devolvido </w:t>
                            </w:r>
                            <w:r w:rsidR="00A62458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 xml:space="preserve">ao responsável pela referenciação </w:t>
                            </w:r>
                            <w:r w:rsidR="00AA3027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com s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ugestõ</w:t>
                            </w:r>
                            <w:r w:rsidR="00AA3027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 xml:space="preserve">es, 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recomendações</w:t>
                            </w:r>
                            <w:r w:rsidR="00AA3027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 xml:space="preserve"> e ou </w:t>
                            </w:r>
                            <w:r w:rsidR="00F037FA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 xml:space="preserve">encaminhamento 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para outras respostas educativas</w:t>
                            </w:r>
                          </w:p>
                          <w:p w14:paraId="32031197" w14:textId="77777777" w:rsidR="00616673" w:rsidRPr="00C00BEC" w:rsidRDefault="00616673" w:rsidP="00616673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E0794" id="Text Box 91" o:spid="_x0000_s1029" type="#_x0000_t202" style="position:absolute;margin-left:190pt;margin-top:2.9pt;width:274.95pt;height:53.9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41BAB01D" w14:textId="53C6F10F" w:rsidR="00616673" w:rsidRPr="00616673" w:rsidRDefault="00616673" w:rsidP="00616673">
                      <w:pPr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O</w:t>
                      </w:r>
                      <w:r w:rsidR="00AA3027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 xml:space="preserve"> processo é devolvido </w:t>
                      </w:r>
                      <w:r w:rsidR="00A62458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 xml:space="preserve">ao responsável pela referenciação </w:t>
                      </w:r>
                      <w:r w:rsidR="00AA3027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com s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ugestõ</w:t>
                      </w:r>
                      <w:r w:rsidR="00AA3027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 xml:space="preserve">es,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recomendações</w:t>
                      </w:r>
                      <w:r w:rsidR="00AA3027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 xml:space="preserve"> e ou </w:t>
                      </w:r>
                      <w:r w:rsidR="00F037FA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 xml:space="preserve">encaminhamento 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para outras respostas educativas</w:t>
                      </w:r>
                    </w:p>
                    <w:p w14:paraId="32031197" w14:textId="77777777" w:rsidR="00616673" w:rsidRPr="00C00BEC" w:rsidRDefault="00616673" w:rsidP="00616673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0F55DBA" w14:textId="6A7EAAAB" w:rsidR="00594D7D" w:rsidRDefault="00F037FA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0351029" wp14:editId="3BD7F8BB">
                <wp:simplePos x="0" y="0"/>
                <wp:positionH relativeFrom="column">
                  <wp:posOffset>-121534</wp:posOffset>
                </wp:positionH>
                <wp:positionV relativeFrom="paragraph">
                  <wp:posOffset>88000</wp:posOffset>
                </wp:positionV>
                <wp:extent cx="2090034" cy="488580"/>
                <wp:effectExtent l="50800" t="50800" r="94615" b="121285"/>
                <wp:wrapNone/>
                <wp:docPr id="25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0034" cy="488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46BCD6" w14:textId="77777777" w:rsidR="00594D7D" w:rsidRPr="0059462C" w:rsidRDefault="00594D7D" w:rsidP="00594D7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59462C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pt-PT"/>
                              </w:rPr>
                              <w:t>Equipa de avaliação especializada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51029" id="Text Box 60" o:spid="_x0000_s1030" type="#_x0000_t202" style="position:absolute;margin-left:-9.55pt;margin-top:6.95pt;width:164.55pt;height:38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14:paraId="5B46BCD6" w14:textId="77777777" w:rsidR="00594D7D" w:rsidRPr="0059462C" w:rsidRDefault="00594D7D" w:rsidP="00594D7D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pt-PT"/>
                        </w:rPr>
                      </w:pPr>
                      <w:r w:rsidRPr="0059462C"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pt-PT"/>
                        </w:rPr>
                        <w:t>Equipa de avaliação especializada</w:t>
                      </w:r>
                    </w:p>
                  </w:txbxContent>
                </v:textbox>
              </v:shape>
            </w:pict>
          </mc:Fallback>
        </mc:AlternateContent>
      </w:r>
    </w:p>
    <w:p w14:paraId="10199AFD" w14:textId="54C7F268" w:rsidR="00594D7D" w:rsidRDefault="00594D7D" w:rsidP="00433EA6">
      <w:pPr>
        <w:pStyle w:val="SemEspaamento"/>
        <w:rPr>
          <w:lang w:val="pt-PT"/>
        </w:rPr>
      </w:pPr>
    </w:p>
    <w:p w14:paraId="415B9D79" w14:textId="58EB1EC2" w:rsidR="00594D7D" w:rsidRDefault="00594D7D" w:rsidP="00433EA6">
      <w:pPr>
        <w:pStyle w:val="SemEspaamento"/>
        <w:rPr>
          <w:lang w:val="pt-PT"/>
        </w:rPr>
      </w:pPr>
    </w:p>
    <w:p w14:paraId="72B50252" w14:textId="38E55224" w:rsidR="00594D7D" w:rsidRDefault="00594D7D" w:rsidP="00433EA6">
      <w:pPr>
        <w:pStyle w:val="SemEspaamento"/>
        <w:rPr>
          <w:lang w:val="pt-PT"/>
        </w:rPr>
      </w:pPr>
    </w:p>
    <w:p w14:paraId="2526FC0D" w14:textId="508CFCEE" w:rsidR="00594D7D" w:rsidRDefault="00396B67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692B9C" wp14:editId="18688884">
                <wp:simplePos x="0" y="0"/>
                <wp:positionH relativeFrom="column">
                  <wp:posOffset>620620</wp:posOffset>
                </wp:positionH>
                <wp:positionV relativeFrom="paragraph">
                  <wp:posOffset>64883</wp:posOffset>
                </wp:positionV>
                <wp:extent cx="485775" cy="355600"/>
                <wp:effectExtent l="0" t="0" r="0" b="0"/>
                <wp:wrapNone/>
                <wp:docPr id="2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5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65B4F" id="AutoShape 81" o:spid="_x0000_s1026" type="#_x0000_t67" style="position:absolute;margin-left:48.85pt;margin-top:5.1pt;width:38.25pt;height:2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">
                <v:textbox style="layout-flow:vertical-ideographic"/>
              </v:shape>
            </w:pict>
          </mc:Fallback>
        </mc:AlternateContent>
      </w:r>
      <w:r w:rsidR="00EB180D"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7DE9FD" wp14:editId="490C7B29">
                <wp:simplePos x="0" y="0"/>
                <wp:positionH relativeFrom="column">
                  <wp:posOffset>3537585</wp:posOffset>
                </wp:positionH>
                <wp:positionV relativeFrom="paragraph">
                  <wp:posOffset>27305</wp:posOffset>
                </wp:positionV>
                <wp:extent cx="485775" cy="355600"/>
                <wp:effectExtent l="0" t="0" r="0" b="0"/>
                <wp:wrapThrough wrapText="bothSides">
                  <wp:wrapPolygon edited="0">
                    <wp:start x="4659" y="0"/>
                    <wp:lineTo x="4659" y="9334"/>
                    <wp:lineTo x="-424" y="15776"/>
                    <wp:lineTo x="-424" y="16933"/>
                    <wp:lineTo x="2541" y="18669"/>
                    <wp:lineTo x="8047" y="21600"/>
                    <wp:lineTo x="8471" y="21600"/>
                    <wp:lineTo x="12706" y="21600"/>
                    <wp:lineTo x="13129" y="21600"/>
                    <wp:lineTo x="18635" y="18669"/>
                    <wp:lineTo x="22447" y="17511"/>
                    <wp:lineTo x="22024" y="15776"/>
                    <wp:lineTo x="16941" y="9334"/>
                    <wp:lineTo x="16941" y="0"/>
                    <wp:lineTo x="4659" y="0"/>
                  </wp:wrapPolygon>
                </wp:wrapThrough>
                <wp:docPr id="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5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F4845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90" o:spid="_x0000_s1026" type="#_x0000_t67" style="position:absolute;margin-left:278.55pt;margin-top:2.15pt;width:38.25pt;height:2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">
                <v:textbox style="layout-flow:vertical-ideographic"/>
                <w10:wrap type="through"/>
              </v:shape>
            </w:pict>
          </mc:Fallback>
        </mc:AlternateContent>
      </w:r>
    </w:p>
    <w:p w14:paraId="63A046BA" w14:textId="76437488" w:rsidR="00594D7D" w:rsidRDefault="00594D7D" w:rsidP="00433EA6">
      <w:pPr>
        <w:pStyle w:val="SemEspaamento"/>
        <w:rPr>
          <w:lang w:val="pt-PT"/>
        </w:rPr>
      </w:pPr>
    </w:p>
    <w:p w14:paraId="16C63CC4" w14:textId="76DF1C29" w:rsidR="00594D7D" w:rsidRDefault="008F6652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231138" wp14:editId="17239DEA">
                <wp:simplePos x="0" y="0"/>
                <wp:positionH relativeFrom="column">
                  <wp:posOffset>-75235</wp:posOffset>
                </wp:positionH>
                <wp:positionV relativeFrom="paragraph">
                  <wp:posOffset>151580</wp:posOffset>
                </wp:positionV>
                <wp:extent cx="2412670" cy="741230"/>
                <wp:effectExtent l="50800" t="50800" r="102235" b="122555"/>
                <wp:wrapNone/>
                <wp:docPr id="2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2670" cy="7412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E165081" w14:textId="77777777" w:rsidR="0005392F" w:rsidRDefault="0005392F" w:rsidP="0005392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pt-PT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pt-PT"/>
                              </w:rPr>
                              <w:t>Avalia e elabora RTP</w:t>
                            </w:r>
                          </w:p>
                          <w:p w14:paraId="37C10FC7" w14:textId="4C6DC5EA" w:rsidR="00C0122C" w:rsidRPr="0059462C" w:rsidRDefault="00C0122C" w:rsidP="0005392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pt-PT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pt-PT"/>
                              </w:rPr>
                              <w:t>(60 dias após a entrega do processo)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31138" id="Text Box 82" o:spid="_x0000_s1031" type="#_x0000_t202" style="position:absolute;margin-left:-5.9pt;margin-top:11.95pt;width:189.95pt;height:5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14:paraId="4E165081" w14:textId="77777777" w:rsidR="0005392F" w:rsidRDefault="0005392F" w:rsidP="0005392F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pt-PT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pt-PT"/>
                        </w:rPr>
                        <w:t>Avalia e elabora RTP</w:t>
                      </w:r>
                    </w:p>
                    <w:p w14:paraId="37C10FC7" w14:textId="4C6DC5EA" w:rsidR="00C0122C" w:rsidRPr="0059462C" w:rsidRDefault="00C0122C" w:rsidP="0005392F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pt-PT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pt-PT"/>
                        </w:rPr>
                        <w:t>(60 dias após a entrega do processo)</w:t>
                      </w:r>
                    </w:p>
                  </w:txbxContent>
                </v:textbox>
              </v:shape>
            </w:pict>
          </mc:Fallback>
        </mc:AlternateContent>
      </w:r>
    </w:p>
    <w:p w14:paraId="4E15F3F5" w14:textId="6848537E" w:rsidR="00616673" w:rsidRDefault="00EB180D" w:rsidP="00433EA6">
      <w:pPr>
        <w:pStyle w:val="SemEspaamento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C4F7B83" wp14:editId="7B2A1996">
                <wp:simplePos x="0" y="0"/>
                <wp:positionH relativeFrom="column">
                  <wp:posOffset>3095625</wp:posOffset>
                </wp:positionH>
                <wp:positionV relativeFrom="paragraph">
                  <wp:posOffset>40005</wp:posOffset>
                </wp:positionV>
                <wp:extent cx="2025650" cy="533400"/>
                <wp:effectExtent l="0" t="0" r="31750" b="25400"/>
                <wp:wrapThrough wrapText="bothSides">
                  <wp:wrapPolygon edited="0">
                    <wp:start x="0" y="0"/>
                    <wp:lineTo x="0" y="21600"/>
                    <wp:lineTo x="21668" y="21600"/>
                    <wp:lineTo x="21668" y="0"/>
                    <wp:lineTo x="0" y="0"/>
                  </wp:wrapPolygon>
                </wp:wrapThrough>
                <wp:docPr id="2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0" cy="533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39AA99" w14:textId="212D118C" w:rsidR="00EB180D" w:rsidRPr="00EB180D" w:rsidRDefault="00EB180D" w:rsidP="00EB180D">
                            <w:pPr>
                              <w:rPr>
                                <w:lang w:val="pt-PT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Informação fica arquivada no processo do aluno</w:t>
                            </w:r>
                            <w:r w:rsidR="00396B67">
                              <w:rPr>
                                <w:rFonts w:ascii="Comic Sans MS" w:hAnsi="Comic Sans MS"/>
                                <w:sz w:val="22"/>
                                <w:szCs w:val="22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4F7B83" id="_x0000_s1032" type="#_x0000_t202" style="position:absolute;margin-left:243.75pt;margin-top:3.15pt;width:159.5pt;height:42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2A39AA99" w14:textId="212D118C" w:rsidR="00EB180D" w:rsidRPr="00EB180D" w:rsidRDefault="00EB180D" w:rsidP="00EB180D">
                      <w:pPr>
                        <w:rPr>
                          <w:lang w:val="pt-PT"/>
                        </w:rPr>
                      </w:pPr>
                      <w:r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Informação fica arquivada no processo do aluno</w:t>
                      </w:r>
                      <w:r w:rsidR="00396B67">
                        <w:rPr>
                          <w:rFonts w:ascii="Comic Sans MS" w:hAnsi="Comic Sans MS"/>
                          <w:sz w:val="22"/>
                          <w:szCs w:val="22"/>
                          <w:lang w:val="pt-PT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3B3CE628" w14:textId="6121430C" w:rsidR="00616673" w:rsidRDefault="00616673" w:rsidP="00433EA6">
      <w:pPr>
        <w:pStyle w:val="SemEspaamento"/>
        <w:rPr>
          <w:lang w:val="pt-PT"/>
        </w:rPr>
      </w:pPr>
    </w:p>
    <w:p w14:paraId="2A565271" w14:textId="1A4093FA" w:rsidR="00616673" w:rsidRDefault="00616673" w:rsidP="00433EA6">
      <w:pPr>
        <w:pStyle w:val="SemEspaamento"/>
        <w:rPr>
          <w:lang w:val="pt-PT"/>
        </w:rPr>
      </w:pPr>
    </w:p>
    <w:p w14:paraId="4CA57E95" w14:textId="7BB16CD0" w:rsidR="00616673" w:rsidRDefault="00616673" w:rsidP="00433EA6">
      <w:pPr>
        <w:pStyle w:val="SemEspaamento"/>
        <w:rPr>
          <w:lang w:val="pt-PT"/>
        </w:rPr>
      </w:pPr>
    </w:p>
    <w:p w14:paraId="03F6098D" w14:textId="5225D39A" w:rsidR="00616673" w:rsidRDefault="00F037FA" w:rsidP="00F037FA">
      <w:pPr>
        <w:pStyle w:val="SemEspaamento"/>
        <w:tabs>
          <w:tab w:val="left" w:pos="1969"/>
        </w:tabs>
        <w:rPr>
          <w:lang w:val="pt-PT"/>
        </w:rPr>
      </w:pPr>
      <w:r>
        <w:rPr>
          <w:lang w:val="pt-PT"/>
        </w:rPr>
        <w:tab/>
      </w:r>
    </w:p>
    <w:p w14:paraId="10D91D86" w14:textId="10338BCC" w:rsidR="00594D7D" w:rsidRDefault="00C0122C" w:rsidP="00433EA6">
      <w:pPr>
        <w:pStyle w:val="SemEspaamento"/>
        <w:rPr>
          <w:lang w:val="pt-PT"/>
        </w:rPr>
      </w:pPr>
      <w:r>
        <w:rPr>
          <w:noProof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6D56D0" wp14:editId="1EBD65CC">
                <wp:simplePos x="0" y="0"/>
                <wp:positionH relativeFrom="column">
                  <wp:posOffset>623538</wp:posOffset>
                </wp:positionH>
                <wp:positionV relativeFrom="paragraph">
                  <wp:posOffset>108923</wp:posOffset>
                </wp:positionV>
                <wp:extent cx="485775" cy="436976"/>
                <wp:effectExtent l="50800" t="0" r="0" b="45720"/>
                <wp:wrapNone/>
                <wp:docPr id="3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36976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C4A25" id="AutoShape 25" o:spid="_x0000_s1026" type="#_x0000_t67" style="position:absolute;margin-left:49.1pt;margin-top:8.6pt;width:38.25pt;height:3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">
                <v:textbox style="layout-flow:vertical-ideographic"/>
              </v:shape>
            </w:pict>
          </mc:Fallback>
        </mc:AlternateContent>
      </w:r>
    </w:p>
    <w:p w14:paraId="475A65C4" w14:textId="77777777" w:rsidR="00C0122C" w:rsidRDefault="00C0122C" w:rsidP="00433EA6">
      <w:pPr>
        <w:pStyle w:val="SemEspaamento"/>
        <w:rPr>
          <w:lang w:val="pt-PT"/>
        </w:rPr>
      </w:pPr>
    </w:p>
    <w:p w14:paraId="71FEF2BB" w14:textId="77777777" w:rsidR="00C0122C" w:rsidRDefault="00C0122C" w:rsidP="00433EA6">
      <w:pPr>
        <w:pStyle w:val="SemEspaamento"/>
        <w:rPr>
          <w:lang w:val="pt-PT"/>
        </w:rPr>
      </w:pPr>
    </w:p>
    <w:p w14:paraId="6E64E7F3" w14:textId="77777777" w:rsidR="00C0122C" w:rsidRDefault="00C0122C" w:rsidP="00433EA6">
      <w:pPr>
        <w:pStyle w:val="SemEspaamento"/>
        <w:rPr>
          <w:lang w:val="pt-PT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0E0E0"/>
        <w:tblLook w:val="00A0" w:firstRow="1" w:lastRow="0" w:firstColumn="1" w:lastColumn="0" w:noHBand="0" w:noVBand="0"/>
      </w:tblPr>
      <w:tblGrid>
        <w:gridCol w:w="9923"/>
      </w:tblGrid>
      <w:tr w:rsidR="0005392F" w:rsidRPr="00A846F1" w14:paraId="64D436BA" w14:textId="77777777" w:rsidTr="002C4E0C">
        <w:tc>
          <w:tcPr>
            <w:tcW w:w="9923" w:type="dxa"/>
            <w:shd w:val="clear" w:color="auto" w:fill="E0E0E0"/>
          </w:tcPr>
          <w:p w14:paraId="744E531A" w14:textId="77777777" w:rsidR="0005392F" w:rsidRPr="00433EA6" w:rsidRDefault="0005392F" w:rsidP="002C4E0C">
            <w:pPr>
              <w:jc w:val="both"/>
              <w:rPr>
                <w:b/>
                <w:sz w:val="22"/>
                <w:szCs w:val="22"/>
                <w:lang w:val="pt-PT"/>
              </w:rPr>
            </w:pPr>
            <w:r>
              <w:rPr>
                <w:b/>
                <w:sz w:val="22"/>
                <w:szCs w:val="22"/>
                <w:lang w:val="pt-PT"/>
              </w:rPr>
              <w:t>DIRE</w:t>
            </w:r>
            <w:r w:rsidRPr="00433EA6">
              <w:rPr>
                <w:b/>
                <w:sz w:val="22"/>
                <w:szCs w:val="22"/>
                <w:lang w:val="pt-PT"/>
              </w:rPr>
              <w:t>ÇÃO APROVA O RELATÓRIO E:</w:t>
            </w:r>
          </w:p>
          <w:p w14:paraId="7BD6F9D6" w14:textId="77777777" w:rsidR="0005392F" w:rsidRPr="00433EA6" w:rsidRDefault="0005392F" w:rsidP="0005392F">
            <w:pPr>
              <w:numPr>
                <w:ilvl w:val="0"/>
                <w:numId w:val="14"/>
              </w:numPr>
              <w:jc w:val="both"/>
              <w:rPr>
                <w:sz w:val="22"/>
                <w:szCs w:val="22"/>
                <w:lang w:val="pt-PT"/>
              </w:rPr>
            </w:pPr>
            <w:r>
              <w:rPr>
                <w:sz w:val="22"/>
                <w:szCs w:val="22"/>
                <w:lang w:val="pt-PT"/>
              </w:rPr>
              <w:t xml:space="preserve">REMETE </w:t>
            </w:r>
            <w:r w:rsidRPr="00433EA6">
              <w:rPr>
                <w:sz w:val="22"/>
                <w:szCs w:val="22"/>
                <w:lang w:val="pt-PT"/>
              </w:rPr>
              <w:t>AO DOCENTE DA TURMA – Se o aluno não se enquadra no âmbito da E.E.</w:t>
            </w:r>
          </w:p>
          <w:p w14:paraId="013B8E71" w14:textId="39018B89" w:rsidR="00A46103" w:rsidRPr="00A46103" w:rsidRDefault="00F60CFD" w:rsidP="00A46103">
            <w:pPr>
              <w:numPr>
                <w:ilvl w:val="0"/>
                <w:numId w:val="14"/>
              </w:numPr>
              <w:jc w:val="both"/>
              <w:rPr>
                <w:sz w:val="22"/>
                <w:szCs w:val="22"/>
                <w:lang w:val="pt-PT"/>
              </w:rPr>
            </w:pPr>
            <w:r>
              <w:rPr>
                <w:sz w:val="22"/>
                <w:szCs w:val="22"/>
                <w:lang w:val="pt-PT"/>
              </w:rPr>
              <w:t>A EQUIPA ELABORA O PEI</w:t>
            </w:r>
            <w:r w:rsidR="0005392F">
              <w:rPr>
                <w:sz w:val="22"/>
                <w:szCs w:val="22"/>
                <w:lang w:val="pt-PT"/>
              </w:rPr>
              <w:t xml:space="preserve"> – Apenas quando </w:t>
            </w:r>
            <w:r w:rsidR="0005392F" w:rsidRPr="00433EA6">
              <w:rPr>
                <w:sz w:val="22"/>
                <w:szCs w:val="22"/>
                <w:lang w:val="pt-PT"/>
              </w:rPr>
              <w:t>o aluno se enquadra na E.E.</w:t>
            </w:r>
          </w:p>
        </w:tc>
      </w:tr>
    </w:tbl>
    <w:p w14:paraId="251BE41B" w14:textId="6172256B" w:rsidR="004A2AA3" w:rsidRPr="00A846F1" w:rsidRDefault="0048241B" w:rsidP="004A2AA3">
      <w:pPr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 xml:space="preserve">        </w:t>
      </w:r>
      <w:r w:rsidR="00A846F1">
        <w:rPr>
          <w:sz w:val="22"/>
          <w:szCs w:val="22"/>
          <w:lang w:val="pt-PT"/>
        </w:rPr>
        <w:t xml:space="preserve">                      </w:t>
      </w:r>
    </w:p>
    <w:sectPr w:rsidR="004A2AA3" w:rsidRPr="00A846F1" w:rsidSect="00A846F1">
      <w:headerReference w:type="default" r:id="rId7"/>
      <w:footerReference w:type="default" r:id="rId8"/>
      <w:pgSz w:w="11909" w:h="16834" w:code="9"/>
      <w:pgMar w:top="223" w:right="635" w:bottom="0" w:left="720" w:header="113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C3106" w14:textId="77777777" w:rsidR="00D5668B" w:rsidRDefault="00D5668B">
      <w:r>
        <w:separator/>
      </w:r>
    </w:p>
  </w:endnote>
  <w:endnote w:type="continuationSeparator" w:id="0">
    <w:p w14:paraId="16530FEC" w14:textId="77777777" w:rsidR="00D5668B" w:rsidRDefault="00D5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8CF40" w14:textId="77777777" w:rsidR="0048241B" w:rsidRDefault="0048241B">
    <w:pPr>
      <w:pStyle w:val="Rodap"/>
      <w:jc w:val="center"/>
      <w:rPr>
        <w:rFonts w:ascii="Arial" w:hAnsi="Arial"/>
        <w:sz w:val="22"/>
        <w:lang w:val="fr-FR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8E724" w14:textId="77777777" w:rsidR="00D5668B" w:rsidRDefault="00D5668B">
      <w:r>
        <w:separator/>
      </w:r>
    </w:p>
  </w:footnote>
  <w:footnote w:type="continuationSeparator" w:id="0">
    <w:p w14:paraId="15ED0F27" w14:textId="77777777" w:rsidR="00D5668B" w:rsidRDefault="00D5668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2F03" w14:textId="77777777" w:rsidR="00F037FA" w:rsidRDefault="00F037FA" w:rsidP="0059462C">
    <w:pPr>
      <w:pStyle w:val="Cabealho"/>
    </w:pPr>
  </w:p>
  <w:p w14:paraId="10A36002" w14:textId="77777777" w:rsidR="00F037FA" w:rsidRDefault="00F037FA" w:rsidP="0059462C">
    <w:pPr>
      <w:pStyle w:val="Cabealho"/>
    </w:pPr>
  </w:p>
  <w:p w14:paraId="66A6DF00" w14:textId="77777777" w:rsidR="00F037FA" w:rsidRDefault="00F037FA" w:rsidP="0059462C">
    <w:pPr>
      <w:pStyle w:val="Cabealho"/>
    </w:pPr>
    <w:r w:rsidRPr="002A1D1B">
      <w:rPr>
        <w:b/>
        <w:noProof/>
      </w:rPr>
      <w:drawing>
        <wp:anchor distT="0" distB="0" distL="114300" distR="114300" simplePos="0" relativeHeight="251658240" behindDoc="0" locked="0" layoutInCell="1" allowOverlap="1" wp14:anchorId="01D5CEE8" wp14:editId="026F485E">
          <wp:simplePos x="0" y="0"/>
          <wp:positionH relativeFrom="margin">
            <wp:posOffset>6031865</wp:posOffset>
          </wp:positionH>
          <wp:positionV relativeFrom="margin">
            <wp:posOffset>-768350</wp:posOffset>
          </wp:positionV>
          <wp:extent cx="697865" cy="686435"/>
          <wp:effectExtent l="0" t="0" r="0" b="0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C5FEA2" w14:textId="77777777" w:rsidR="00F037FA" w:rsidRDefault="00F037FA" w:rsidP="0059462C">
    <w:pPr>
      <w:pStyle w:val="Cabealho"/>
    </w:pPr>
  </w:p>
  <w:p w14:paraId="08C65B74" w14:textId="77777777" w:rsidR="0048241B" w:rsidRPr="00F037FA" w:rsidRDefault="00F037FA" w:rsidP="00F037FA">
    <w:pPr>
      <w:pStyle w:val="Cabealho"/>
      <w:jc w:val="center"/>
      <w:rPr>
        <w:sz w:val="28"/>
        <w:szCs w:val="28"/>
      </w:rPr>
    </w:pPr>
    <w:r w:rsidRPr="00F037FA">
      <w:rPr>
        <w:sz w:val="28"/>
        <w:szCs w:val="28"/>
      </w:rPr>
      <w:t>AGRUPAMENTO DE ESCOLAS GIL EANES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02D5"/>
    <w:multiLevelType w:val="hybridMultilevel"/>
    <w:tmpl w:val="BF7A4C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D5260"/>
    <w:multiLevelType w:val="hybridMultilevel"/>
    <w:tmpl w:val="CC043CD0"/>
    <w:lvl w:ilvl="0" w:tplc="BE0A3EBE">
      <w:start w:val="1"/>
      <w:numFmt w:val="bullet"/>
      <w:lvlText w:val=""/>
      <w:lvlJc w:val="left"/>
      <w:pPr>
        <w:tabs>
          <w:tab w:val="num" w:pos="1290"/>
        </w:tabs>
        <w:ind w:left="1517" w:hanging="227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2">
    <w:nsid w:val="15FC0843"/>
    <w:multiLevelType w:val="hybridMultilevel"/>
    <w:tmpl w:val="22487226"/>
    <w:lvl w:ilvl="0" w:tplc="BAFE27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18B1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8AC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E49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1864A2">
      <w:start w:val="219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6E46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DA1E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A80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AD2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613058"/>
    <w:multiLevelType w:val="multilevel"/>
    <w:tmpl w:val="CC043CD0"/>
    <w:lvl w:ilvl="0">
      <w:start w:val="1"/>
      <w:numFmt w:val="bullet"/>
      <w:lvlText w:val=""/>
      <w:lvlJc w:val="left"/>
      <w:pPr>
        <w:tabs>
          <w:tab w:val="num" w:pos="1290"/>
        </w:tabs>
        <w:ind w:left="151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4">
    <w:nsid w:val="1E5259AE"/>
    <w:multiLevelType w:val="multilevel"/>
    <w:tmpl w:val="BC521D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E49E9"/>
    <w:multiLevelType w:val="hybridMultilevel"/>
    <w:tmpl w:val="6BDE8302"/>
    <w:lvl w:ilvl="0" w:tplc="4B1E4C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34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6E928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FAAA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A46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B465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6877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2EA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A5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AA7292"/>
    <w:multiLevelType w:val="multilevel"/>
    <w:tmpl w:val="F482DD84"/>
    <w:lvl w:ilvl="0">
      <w:start w:val="1"/>
      <w:numFmt w:val="bullet"/>
      <w:lvlText w:val=""/>
      <w:lvlJc w:val="left"/>
      <w:pPr>
        <w:tabs>
          <w:tab w:val="num" w:pos="1290"/>
        </w:tabs>
        <w:ind w:left="129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7">
    <w:nsid w:val="377E184B"/>
    <w:multiLevelType w:val="hybridMultilevel"/>
    <w:tmpl w:val="5748BDF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417EF3"/>
    <w:multiLevelType w:val="hybridMultilevel"/>
    <w:tmpl w:val="F482DD84"/>
    <w:lvl w:ilvl="0" w:tplc="333E3870">
      <w:start w:val="1"/>
      <w:numFmt w:val="bullet"/>
      <w:lvlText w:val=""/>
      <w:lvlJc w:val="left"/>
      <w:pPr>
        <w:tabs>
          <w:tab w:val="num" w:pos="1290"/>
        </w:tabs>
        <w:ind w:left="1290" w:firstLine="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9">
    <w:nsid w:val="50841C8E"/>
    <w:multiLevelType w:val="hybridMultilevel"/>
    <w:tmpl w:val="7232514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004DA"/>
    <w:multiLevelType w:val="hybridMultilevel"/>
    <w:tmpl w:val="BC521D9C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B3EA0"/>
    <w:multiLevelType w:val="hybridMultilevel"/>
    <w:tmpl w:val="A0C2BE0A"/>
    <w:lvl w:ilvl="0" w:tplc="D7DEFFC0">
      <w:start w:val="1"/>
      <w:numFmt w:val="bullet"/>
      <w:lvlText w:val=""/>
      <w:lvlJc w:val="left"/>
      <w:pPr>
        <w:tabs>
          <w:tab w:val="num" w:pos="1290"/>
        </w:tabs>
        <w:ind w:left="1134" w:firstLine="156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12">
    <w:nsid w:val="655545A2"/>
    <w:multiLevelType w:val="hybridMultilevel"/>
    <w:tmpl w:val="2F72992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C635663"/>
    <w:multiLevelType w:val="hybridMultilevel"/>
    <w:tmpl w:val="B49A0FD4"/>
    <w:lvl w:ilvl="0" w:tplc="0816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673"/>
    <w:rsid w:val="0005392F"/>
    <w:rsid w:val="001958E8"/>
    <w:rsid w:val="001E1962"/>
    <w:rsid w:val="0021316D"/>
    <w:rsid w:val="002534AE"/>
    <w:rsid w:val="002A1D1B"/>
    <w:rsid w:val="002B1E1D"/>
    <w:rsid w:val="002C4E0C"/>
    <w:rsid w:val="002D635C"/>
    <w:rsid w:val="002E515F"/>
    <w:rsid w:val="00302185"/>
    <w:rsid w:val="00305DC9"/>
    <w:rsid w:val="0035238D"/>
    <w:rsid w:val="00363232"/>
    <w:rsid w:val="00374FC5"/>
    <w:rsid w:val="00390902"/>
    <w:rsid w:val="00395E87"/>
    <w:rsid w:val="00396B67"/>
    <w:rsid w:val="003A225F"/>
    <w:rsid w:val="003F54BE"/>
    <w:rsid w:val="00433EA6"/>
    <w:rsid w:val="00482380"/>
    <w:rsid w:val="0048241B"/>
    <w:rsid w:val="004A2AA3"/>
    <w:rsid w:val="004F21A4"/>
    <w:rsid w:val="0053611B"/>
    <w:rsid w:val="0059462C"/>
    <w:rsid w:val="00594D7D"/>
    <w:rsid w:val="005B418D"/>
    <w:rsid w:val="00616673"/>
    <w:rsid w:val="006E7CDD"/>
    <w:rsid w:val="00741D28"/>
    <w:rsid w:val="00752713"/>
    <w:rsid w:val="007B4FE2"/>
    <w:rsid w:val="00824A64"/>
    <w:rsid w:val="00892DE6"/>
    <w:rsid w:val="008B02D5"/>
    <w:rsid w:val="008F6652"/>
    <w:rsid w:val="00947946"/>
    <w:rsid w:val="00963000"/>
    <w:rsid w:val="009A3702"/>
    <w:rsid w:val="009E68EF"/>
    <w:rsid w:val="009F7639"/>
    <w:rsid w:val="00A26BF7"/>
    <w:rsid w:val="00A46103"/>
    <w:rsid w:val="00A62458"/>
    <w:rsid w:val="00A846F1"/>
    <w:rsid w:val="00AA3027"/>
    <w:rsid w:val="00B030D7"/>
    <w:rsid w:val="00B50BE1"/>
    <w:rsid w:val="00B80D5B"/>
    <w:rsid w:val="00B911DC"/>
    <w:rsid w:val="00C00BEC"/>
    <w:rsid w:val="00C0122C"/>
    <w:rsid w:val="00C46340"/>
    <w:rsid w:val="00CA5614"/>
    <w:rsid w:val="00D4794F"/>
    <w:rsid w:val="00D5668B"/>
    <w:rsid w:val="00D871B4"/>
    <w:rsid w:val="00D95BC2"/>
    <w:rsid w:val="00EB180D"/>
    <w:rsid w:val="00EB69C7"/>
    <w:rsid w:val="00F037FA"/>
    <w:rsid w:val="00F60CFD"/>
    <w:rsid w:val="00FA3251"/>
    <w:rsid w:val="00FC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F104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41D28"/>
    <w:rPr>
      <w:lang w:val="en-GB"/>
    </w:rPr>
  </w:style>
  <w:style w:type="paragraph" w:styleId="Cabealho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qFormat/>
    <w:pPr>
      <w:keepNext/>
      <w:jc w:val="both"/>
      <w:outlineLvl w:val="1"/>
    </w:pPr>
    <w:rPr>
      <w:b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  <w:rPr>
      <w:lang w:val="pt-PT"/>
    </w:r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  <w:rPr>
      <w:lang w:val="pt-PT"/>
    </w:rPr>
  </w:style>
  <w:style w:type="paragraph" w:styleId="CorpodeTexto">
    <w:name w:val="Body Text"/>
    <w:basedOn w:val="Normal"/>
    <w:semiHidden/>
    <w:pPr>
      <w:spacing w:line="360" w:lineRule="auto"/>
      <w:jc w:val="both"/>
    </w:pPr>
  </w:style>
  <w:style w:type="paragraph" w:styleId="SemEspaamento">
    <w:name w:val="No Spacing"/>
    <w:uiPriority w:val="1"/>
    <w:qFormat/>
    <w:rsid w:val="00433EA6"/>
    <w:rPr>
      <w:lang w:val="en-GB"/>
    </w:rPr>
  </w:style>
  <w:style w:type="table" w:styleId="Tabelacomgrelha">
    <w:name w:val="Table Grid"/>
    <w:basedOn w:val="Tabelanormal"/>
    <w:uiPriority w:val="59"/>
    <w:rsid w:val="003A22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abelagloria/Desktop/Documentos%20Pag.%20Agrupamento/-%20Documento_dos_procedimentos%20(2)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- Documento_dos_procedimentos (2).dot</Template>
  <TotalTime>47</TotalTime>
  <Pages>1</Pages>
  <Words>215</Words>
  <Characters>1163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equipa de avaliação</vt:lpstr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equipa de avaliação</dc:title>
  <dc:subject/>
  <dc:creator>Anabela Glória</dc:creator>
  <cp:keywords/>
  <cp:lastModifiedBy>Anabela Glória</cp:lastModifiedBy>
  <cp:revision>18</cp:revision>
  <cp:lastPrinted>2017-10-04T13:07:00Z</cp:lastPrinted>
  <dcterms:created xsi:type="dcterms:W3CDTF">2017-10-01T20:55:00Z</dcterms:created>
  <dcterms:modified xsi:type="dcterms:W3CDTF">2017-12-09T19:30:00Z</dcterms:modified>
</cp:coreProperties>
</file>