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1C08E" w14:textId="37C40EBD" w:rsidR="00FE1A08" w:rsidRDefault="005424DD" w:rsidP="005424DD">
      <w:pPr>
        <w:ind w:right="-71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E1A08">
        <w:rPr>
          <w:rFonts w:ascii="Arial" w:hAnsi="Arial" w:cs="Arial"/>
          <w:sz w:val="20"/>
          <w:szCs w:val="20"/>
        </w:rPr>
        <w:t>Modelo EE Nº 8</w:t>
      </w:r>
    </w:p>
    <w:tbl>
      <w:tblPr>
        <w:tblW w:w="0" w:type="auto"/>
        <w:tblInd w:w="-80" w:type="dxa"/>
        <w:tblLayout w:type="fixed"/>
        <w:tblLook w:val="0000" w:firstRow="0" w:lastRow="0" w:firstColumn="0" w:lastColumn="0" w:noHBand="0" w:noVBand="0"/>
      </w:tblPr>
      <w:tblGrid>
        <w:gridCol w:w="9340"/>
      </w:tblGrid>
      <w:tr w:rsidR="00FE1A08" w14:paraId="78DBFFE1" w14:textId="77777777">
        <w:tc>
          <w:tcPr>
            <w:tcW w:w="9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14C926" w14:textId="77777777" w:rsidR="00FE1A08" w:rsidRDefault="00FE1A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AVALIAÇÃO DAS NECESSIDADES EDUCATIVAS ESPECIAIS</w:t>
            </w:r>
          </w:p>
          <w:p w14:paraId="40758E2C" w14:textId="77777777" w:rsidR="00FE1A08" w:rsidRDefault="00FE1A08">
            <w:pPr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Relatório Técnico Pedagógico</w:t>
            </w:r>
          </w:p>
        </w:tc>
      </w:tr>
    </w:tbl>
    <w:p w14:paraId="2AF44909" w14:textId="77777777" w:rsidR="00FE1A08" w:rsidRDefault="00FE1A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2"/>
      </w:tblGrid>
      <w:tr w:rsidR="00FE1A08" w14:paraId="11E6053B" w14:textId="77777777">
        <w:trPr>
          <w:trHeight w:val="215"/>
        </w:trPr>
        <w:tc>
          <w:tcPr>
            <w:tcW w:w="9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A2A021" w14:textId="30BC7CFC" w:rsidR="00FE1A08" w:rsidRDefault="00FE1A08" w:rsidP="00587702">
            <w:r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="00587702">
              <w:rPr>
                <w:rFonts w:ascii="Arial" w:hAnsi="Arial" w:cs="Arial"/>
                <w:b/>
                <w:sz w:val="20"/>
                <w:szCs w:val="20"/>
              </w:rPr>
              <w:t>IDENTIFICAÇÃO DO ALUNO</w:t>
            </w:r>
          </w:p>
        </w:tc>
      </w:tr>
      <w:tr w:rsidR="00FE1A08" w14:paraId="7F7E6F09" w14:textId="77777777">
        <w:trPr>
          <w:trHeight w:val="890"/>
        </w:trPr>
        <w:tc>
          <w:tcPr>
            <w:tcW w:w="9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14285" w14:textId="77777777" w:rsidR="00842D61" w:rsidRDefault="00842D61" w:rsidP="00E47DDE">
            <w:pPr>
              <w:snapToGrid w:val="0"/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06369FF" w14:textId="244398FA" w:rsidR="00FE1A08" w:rsidRDefault="009C73AB" w:rsidP="009C73AB">
            <w:pPr>
              <w:tabs>
                <w:tab w:val="left" w:pos="240"/>
                <w:tab w:val="right" w:pos="9162"/>
              </w:tabs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Nome: _________________________________________________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842D61">
              <w:rPr>
                <w:rFonts w:ascii="Arial" w:hAnsi="Arial" w:cs="Arial"/>
                <w:sz w:val="20"/>
                <w:szCs w:val="20"/>
              </w:rPr>
              <w:t>PROCESSO Nº _____________</w:t>
            </w:r>
          </w:p>
          <w:p w14:paraId="40E63301" w14:textId="77777777" w:rsidR="00FE1A08" w:rsidRDefault="00FE1A08" w:rsidP="00E47DD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Data de nascimento: </w:t>
            </w:r>
          </w:p>
          <w:p w14:paraId="5A3F7F42" w14:textId="77777777" w:rsidR="00FE1A08" w:rsidRDefault="000344C5" w:rsidP="00E47DD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 de Escolaridade:  </w:t>
            </w:r>
            <w:r w:rsidR="00FE1A08">
              <w:rPr>
                <w:rFonts w:ascii="Arial" w:hAnsi="Arial" w:cs="Arial"/>
                <w:sz w:val="20"/>
                <w:szCs w:val="20"/>
              </w:rPr>
              <w:t xml:space="preserve">                                       Escola que frequenta: </w:t>
            </w:r>
          </w:p>
          <w:p w14:paraId="5101F545" w14:textId="4CEFE725" w:rsidR="00FE1A08" w:rsidRDefault="00E23D7D" w:rsidP="00E47DD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Titular/ Dire</w:t>
            </w:r>
            <w:r w:rsidR="00FE1A08">
              <w:rPr>
                <w:rFonts w:ascii="Arial" w:hAnsi="Arial" w:cs="Arial"/>
                <w:sz w:val="20"/>
                <w:szCs w:val="20"/>
              </w:rPr>
              <w:t xml:space="preserve">tor Turma: </w:t>
            </w:r>
          </w:p>
          <w:p w14:paraId="3D4E4A1F" w14:textId="3B3C2A58" w:rsidR="00FE1A08" w:rsidRDefault="000344C5" w:rsidP="00E47DD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Encarregado de Educação:</w:t>
            </w:r>
            <w:r w:rsidR="00FE1A08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E23D7D"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="00FE1A08">
              <w:rPr>
                <w:rFonts w:ascii="Arial" w:hAnsi="Arial" w:cs="Arial"/>
                <w:sz w:val="20"/>
                <w:szCs w:val="20"/>
              </w:rPr>
              <w:t xml:space="preserve">  Contacto: </w:t>
            </w:r>
          </w:p>
        </w:tc>
      </w:tr>
    </w:tbl>
    <w:p w14:paraId="30769C10" w14:textId="77777777" w:rsidR="00FE1A08" w:rsidRDefault="00FE1A08" w:rsidP="00E47DDE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W w:w="9302" w:type="dxa"/>
        <w:tblInd w:w="-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0"/>
        <w:gridCol w:w="2035"/>
        <w:gridCol w:w="2350"/>
        <w:gridCol w:w="620"/>
        <w:gridCol w:w="727"/>
      </w:tblGrid>
      <w:tr w:rsidR="00FE1A08" w14:paraId="3561B6D3" w14:textId="77777777" w:rsidTr="00804E2E">
        <w:trPr>
          <w:trHeight w:val="180"/>
        </w:trPr>
        <w:tc>
          <w:tcPr>
            <w:tcW w:w="93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4DEBF3" w14:textId="4822AEF9" w:rsidR="00FE1A08" w:rsidRDefault="00FE1A08">
            <w:r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="005877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SÍNTESE DE RECOLHA DE INFORMAÇÃO</w:t>
            </w:r>
          </w:p>
        </w:tc>
      </w:tr>
      <w:tr w:rsidR="00FE1A08" w14:paraId="65A54083" w14:textId="77777777" w:rsidTr="00804E2E">
        <w:trPr>
          <w:trHeight w:val="1052"/>
        </w:trPr>
        <w:tc>
          <w:tcPr>
            <w:tcW w:w="93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F8590" w14:textId="77777777" w:rsidR="00FE1A08" w:rsidRDefault="00FE1A08">
            <w:pPr>
              <w:snapToGrid w:val="0"/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8A38EAC" w14:textId="77777777" w:rsidR="00FE1A08" w:rsidRPr="00A805BD" w:rsidRDefault="00FE1A0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424DD" w14:paraId="107BF464" w14:textId="77777777" w:rsidTr="005424DD">
        <w:trPr>
          <w:trHeight w:val="240"/>
        </w:trPr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8D9B4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Tipo de documento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48862" w14:textId="77777777" w:rsidR="00FE1A08" w:rsidRDefault="00FE1A08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Data(s)</w:t>
            </w:r>
          </w:p>
          <w:p w14:paraId="37E10812" w14:textId="77777777" w:rsidR="00FE1A08" w:rsidRDefault="00FE1A08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F66AA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Responsável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27694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Sim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BD80B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Não</w:t>
            </w:r>
          </w:p>
        </w:tc>
      </w:tr>
      <w:tr w:rsidR="005424DD" w14:paraId="310BE53E" w14:textId="77777777" w:rsidTr="005424DD">
        <w:trPr>
          <w:trHeight w:val="240"/>
        </w:trPr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B645C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Formulário de Referenciação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61AEE" w14:textId="77777777" w:rsidR="00FE1A08" w:rsidRDefault="00FE1A08">
            <w:pPr>
              <w:spacing w:line="360" w:lineRule="auto"/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3D987" w14:textId="77777777" w:rsidR="00FE1A08" w:rsidRDefault="00FE1A08">
            <w:pPr>
              <w:spacing w:line="360" w:lineRule="auto"/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CEB4E" w14:textId="77777777" w:rsidR="00FE1A08" w:rsidRDefault="00FE1A08">
            <w:pPr>
              <w:spacing w:line="360" w:lineRule="auto"/>
              <w:jc w:val="center"/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BF251" w14:textId="77777777" w:rsidR="00FE1A08" w:rsidRDefault="00FE1A08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4DD" w14:paraId="7D0799B6" w14:textId="77777777" w:rsidTr="005424DD">
        <w:trPr>
          <w:trHeight w:val="240"/>
        </w:trPr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650DE" w14:textId="091E0EB7" w:rsidR="00FE1A08" w:rsidRPr="007F75D6" w:rsidRDefault="002C031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F75D6">
              <w:rPr>
                <w:rFonts w:ascii="Arial" w:hAnsi="Arial" w:cs="Arial"/>
                <w:sz w:val="20"/>
                <w:szCs w:val="20"/>
              </w:rPr>
              <w:t>Registos</w:t>
            </w:r>
            <w:r w:rsidR="005424DD" w:rsidRPr="007F75D6">
              <w:rPr>
                <w:rFonts w:ascii="Arial" w:hAnsi="Arial" w:cs="Arial"/>
                <w:sz w:val="20"/>
                <w:szCs w:val="20"/>
              </w:rPr>
              <w:t>/Relatórios</w:t>
            </w:r>
            <w:r w:rsidRPr="007F75D6">
              <w:rPr>
                <w:rFonts w:ascii="Arial" w:hAnsi="Arial" w:cs="Arial"/>
                <w:sz w:val="20"/>
                <w:szCs w:val="20"/>
              </w:rPr>
              <w:t xml:space="preserve"> Educacionais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92A37" w14:textId="77777777" w:rsidR="00FE1A08" w:rsidRPr="00E23D7D" w:rsidRDefault="00FE1A08">
            <w:pPr>
              <w:spacing w:line="360" w:lineRule="auto"/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56A75" w14:textId="77777777" w:rsidR="00FE1A08" w:rsidRPr="00E23D7D" w:rsidRDefault="00FE1A08">
            <w:pPr>
              <w:spacing w:line="360" w:lineRule="auto"/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1C241" w14:textId="77777777" w:rsidR="00FE1A08" w:rsidRPr="00E23D7D" w:rsidRDefault="00FE1A08">
            <w:pPr>
              <w:spacing w:line="360" w:lineRule="auto"/>
              <w:jc w:val="center"/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5F07C" w14:textId="77777777" w:rsidR="00FE1A08" w:rsidRPr="00E23D7D" w:rsidRDefault="00FE1A08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4DD" w14:paraId="5CA4E912" w14:textId="77777777" w:rsidTr="005424DD">
        <w:trPr>
          <w:trHeight w:val="240"/>
        </w:trPr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0E510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Relatório de Terapia da Fala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059B9" w14:textId="77777777" w:rsidR="00FE1A08" w:rsidRDefault="00FE1A08">
            <w:pPr>
              <w:spacing w:line="360" w:lineRule="auto"/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EEFE9" w14:textId="77777777" w:rsidR="00FE1A08" w:rsidRDefault="00FE1A08">
            <w:pPr>
              <w:spacing w:line="360" w:lineRule="auto"/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6B873" w14:textId="77777777" w:rsidR="00FE1A08" w:rsidRDefault="00FE1A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F08E4" w14:textId="77777777" w:rsidR="00FE1A08" w:rsidRDefault="00FE1A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4DD" w14:paraId="5D2EED66" w14:textId="77777777" w:rsidTr="005424DD">
        <w:trPr>
          <w:trHeight w:val="240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E3400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Relatório de Psicologia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DC363" w14:textId="77777777" w:rsidR="00FE1A08" w:rsidRDefault="00FE1A08">
            <w:pPr>
              <w:snapToGrid w:val="0"/>
              <w:spacing w:line="360" w:lineRule="auto"/>
            </w:pPr>
          </w:p>
        </w:tc>
        <w:tc>
          <w:tcPr>
            <w:tcW w:w="2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D6934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9F197" w14:textId="77777777" w:rsidR="00FE1A08" w:rsidRDefault="00FE1A08">
            <w:pPr>
              <w:spacing w:line="360" w:lineRule="auto"/>
              <w:jc w:val="center"/>
            </w:pP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617E0" w14:textId="77777777" w:rsidR="00FE1A08" w:rsidRDefault="00FE1A08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4DD" w14:paraId="45D86CE0" w14:textId="77777777" w:rsidTr="005424DD">
        <w:trPr>
          <w:trHeight w:val="240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DC8D4" w14:textId="57CED742" w:rsidR="002C031E" w:rsidRDefault="002C031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Relatórios Médicos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E420F" w14:textId="77777777" w:rsidR="002C031E" w:rsidRDefault="002C031E">
            <w:pPr>
              <w:snapToGrid w:val="0"/>
              <w:spacing w:line="360" w:lineRule="auto"/>
            </w:pPr>
          </w:p>
        </w:tc>
        <w:tc>
          <w:tcPr>
            <w:tcW w:w="2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91983" w14:textId="77777777" w:rsidR="002C031E" w:rsidRDefault="002C031E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464D2" w14:textId="77777777" w:rsidR="002C031E" w:rsidRDefault="002C031E">
            <w:pPr>
              <w:spacing w:line="360" w:lineRule="auto"/>
              <w:jc w:val="center"/>
            </w:pP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CA8E6" w14:textId="77777777" w:rsidR="002C031E" w:rsidRDefault="002C031E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4DD" w14:paraId="34E2DEC0" w14:textId="77777777" w:rsidTr="005424DD">
        <w:trPr>
          <w:trHeight w:val="240"/>
        </w:trPr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65A2A" w14:textId="77777777" w:rsidR="00FE1A08" w:rsidRDefault="00FE1A0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Outros/quais? </w:t>
            </w:r>
          </w:p>
          <w:p w14:paraId="47CDDD9E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Anamnese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BC0A7" w14:textId="77777777" w:rsidR="00FE1A08" w:rsidRDefault="00FE1A0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AA0BC" w14:textId="77777777" w:rsidR="00FE1A08" w:rsidRDefault="00FE1A08">
            <w:pPr>
              <w:spacing w:line="360" w:lineRule="auto"/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50C82" w14:textId="77777777" w:rsidR="00FE1A08" w:rsidRDefault="00FE1A08">
            <w:pPr>
              <w:spacing w:line="360" w:lineRule="auto"/>
              <w:jc w:val="center"/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DCA9E" w14:textId="77777777" w:rsidR="00FE1A08" w:rsidRDefault="00FE1A08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30CE13" w14:textId="77777777" w:rsidR="00FE1A08" w:rsidRDefault="00FE1A08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14:paraId="537407A2" w14:textId="77777777" w:rsidR="00804E2E" w:rsidRDefault="00804E2E" w:rsidP="00804E2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302" w:type="dxa"/>
        <w:tblInd w:w="-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2"/>
      </w:tblGrid>
      <w:tr w:rsidR="00867581" w14:paraId="2E224044" w14:textId="77777777" w:rsidTr="00867581">
        <w:trPr>
          <w:trHeight w:val="309"/>
        </w:trPr>
        <w:tc>
          <w:tcPr>
            <w:tcW w:w="9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58B4F0" w14:textId="7737D5DA" w:rsidR="00867581" w:rsidRPr="00867581" w:rsidRDefault="00867581" w:rsidP="008675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PERFIL DE FUNCIONALIDADE</w:t>
            </w:r>
          </w:p>
        </w:tc>
      </w:tr>
    </w:tbl>
    <w:p w14:paraId="085C2C9C" w14:textId="77777777" w:rsidR="00804E2E" w:rsidRDefault="00804E2E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80" w:type="dxa"/>
        <w:tblLayout w:type="fixed"/>
        <w:tblLook w:val="0000" w:firstRow="0" w:lastRow="0" w:firstColumn="0" w:lastColumn="0" w:noHBand="0" w:noVBand="0"/>
      </w:tblPr>
      <w:tblGrid>
        <w:gridCol w:w="288"/>
        <w:gridCol w:w="9052"/>
      </w:tblGrid>
      <w:tr w:rsidR="00FE1A08" w14:paraId="51868177" w14:textId="77777777">
        <w:tc>
          <w:tcPr>
            <w:tcW w:w="288" w:type="dxa"/>
            <w:tcBorders>
              <w:bottom w:val="single" w:sz="4" w:space="0" w:color="000000"/>
            </w:tcBorders>
            <w:shd w:val="clear" w:color="auto" w:fill="auto"/>
          </w:tcPr>
          <w:p w14:paraId="705E957A" w14:textId="77777777" w:rsidR="00FE1A08" w:rsidRDefault="00FE1A0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995CB5" w14:textId="46537F0F" w:rsidR="00FE1A08" w:rsidRDefault="00804E2E">
            <w:pPr>
              <w:jc w:val="right"/>
            </w:pPr>
            <w:r>
              <w:rPr>
                <w:rFonts w:ascii="Arial" w:hAnsi="Arial" w:cs="Arial"/>
                <w:b/>
                <w:sz w:val="20"/>
                <w:szCs w:val="20"/>
              </w:rPr>
              <w:t>FUNÇÕES DO CORPO</w:t>
            </w:r>
          </w:p>
        </w:tc>
      </w:tr>
      <w:tr w:rsidR="00FE1A08" w14:paraId="25F2AD43" w14:textId="77777777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02199DC" w14:textId="77777777" w:rsidR="00FE1A08" w:rsidRDefault="00FE1A0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8486B" w14:textId="77777777" w:rsidR="00FE1A08" w:rsidRDefault="00FE1A08">
            <w:pPr>
              <w:snapToGrid w:val="0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9EECE5" w14:textId="77777777" w:rsidR="00FE1A08" w:rsidRDefault="00FE1A08" w:rsidP="000344C5">
            <w:pPr>
              <w:spacing w:line="360" w:lineRule="auto"/>
              <w:ind w:firstLine="7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E1A08" w14:paraId="389EEAB9" w14:textId="77777777"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EDB34A" w14:textId="77777777" w:rsidR="00FE1A08" w:rsidRDefault="00FE1A08">
            <w:pPr>
              <w:snapToGrid w:val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9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040775" w14:textId="2EF84E16" w:rsidR="00FE1A08" w:rsidRDefault="00804E2E">
            <w:pPr>
              <w:jc w:val="right"/>
            </w:pPr>
            <w:r>
              <w:rPr>
                <w:rFonts w:ascii="Arial" w:hAnsi="Arial" w:cs="Arial"/>
                <w:b/>
                <w:sz w:val="20"/>
                <w:szCs w:val="20"/>
              </w:rPr>
              <w:t>ATIVIDADE E PARTICIPAÇÃO</w:t>
            </w:r>
          </w:p>
        </w:tc>
      </w:tr>
      <w:tr w:rsidR="00FE1A08" w14:paraId="7A9509A0" w14:textId="77777777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39F7F2B" w14:textId="77777777" w:rsidR="00FE1A08" w:rsidRDefault="00FE1A0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E64CB" w14:textId="77777777" w:rsidR="00FE1A08" w:rsidRDefault="00FE1A08">
            <w:pPr>
              <w:snapToGrid w:val="0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6CDA738" w14:textId="77777777" w:rsidR="00FE1A08" w:rsidRDefault="00FE1A08" w:rsidP="000344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1A08" w14:paraId="0B160931" w14:textId="77777777"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9F29C0" w14:textId="77777777" w:rsidR="00FE1A08" w:rsidRDefault="00FE1A0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117081" w14:textId="4BBD991F" w:rsidR="00FE1A08" w:rsidRDefault="00804E2E">
            <w:pPr>
              <w:jc w:val="right"/>
            </w:pPr>
            <w:r>
              <w:rPr>
                <w:rFonts w:ascii="Arial" w:hAnsi="Arial" w:cs="Arial"/>
                <w:b/>
                <w:sz w:val="20"/>
                <w:szCs w:val="20"/>
              </w:rPr>
              <w:t>FATORES AMBIENTAIS</w:t>
            </w:r>
          </w:p>
        </w:tc>
      </w:tr>
      <w:tr w:rsidR="00FE1A08" w14:paraId="3F1F2E47" w14:textId="77777777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76B47E2" w14:textId="77777777" w:rsidR="00FE1A08" w:rsidRDefault="00FE1A0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193F4" w14:textId="77777777" w:rsidR="00FE1A08" w:rsidRDefault="00FE1A08">
            <w:pPr>
              <w:spacing w:line="360" w:lineRule="auto"/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4C85ABDD" w14:textId="77777777" w:rsidR="00FE1A08" w:rsidRDefault="00FE1A08">
            <w:pPr>
              <w:spacing w:line="360" w:lineRule="auto"/>
              <w:jc w:val="both"/>
            </w:pPr>
          </w:p>
        </w:tc>
      </w:tr>
    </w:tbl>
    <w:p w14:paraId="2A3F3056" w14:textId="77777777" w:rsidR="00FE1A08" w:rsidRDefault="00FE1A08"/>
    <w:tbl>
      <w:tblPr>
        <w:tblW w:w="9527" w:type="dxa"/>
        <w:tblInd w:w="-141" w:type="dxa"/>
        <w:tblLayout w:type="fixed"/>
        <w:tblLook w:val="0000" w:firstRow="0" w:lastRow="0" w:firstColumn="0" w:lastColumn="0" w:noHBand="0" w:noVBand="0"/>
      </w:tblPr>
      <w:tblGrid>
        <w:gridCol w:w="378"/>
        <w:gridCol w:w="9149"/>
      </w:tblGrid>
      <w:tr w:rsidR="00D11CF8" w14:paraId="1F2804D8" w14:textId="77777777" w:rsidTr="00D11CF8">
        <w:tc>
          <w:tcPr>
            <w:tcW w:w="378" w:type="dxa"/>
            <w:tcBorders>
              <w:bottom w:val="single" w:sz="4" w:space="0" w:color="000000"/>
            </w:tcBorders>
            <w:shd w:val="clear" w:color="auto" w:fill="auto"/>
          </w:tcPr>
          <w:p w14:paraId="552E2536" w14:textId="77777777" w:rsidR="00FE1A08" w:rsidRDefault="00FE1A0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567DE1" w14:textId="1D39E903" w:rsidR="00FE1A08" w:rsidRDefault="00804E2E" w:rsidP="00804E2E">
            <w:pPr>
              <w:jc w:val="right"/>
            </w:pPr>
            <w:r>
              <w:rPr>
                <w:rFonts w:ascii="Arial" w:hAnsi="Arial" w:cs="Arial"/>
                <w:b/>
                <w:sz w:val="20"/>
                <w:szCs w:val="20"/>
              </w:rPr>
              <w:t>FATORES PESSOAIS/HABITACIONAIS</w:t>
            </w:r>
          </w:p>
        </w:tc>
      </w:tr>
      <w:tr w:rsidR="00D11CF8" w14:paraId="2E5CAF14" w14:textId="77777777" w:rsidTr="00D11CF8"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D4E9FB8" w14:textId="77777777" w:rsidR="00FE1A08" w:rsidRDefault="00FE1A0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23A19" w14:textId="77777777" w:rsidR="00FE1A08" w:rsidRDefault="00FE1A08">
            <w:pPr>
              <w:snapToGrid w:val="0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8BAC44" w14:textId="77777777" w:rsidR="00FE1A08" w:rsidRDefault="00FE1A08" w:rsidP="000344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5195DC" w14:textId="77777777" w:rsidR="00BD7A25" w:rsidRDefault="00BD7A25">
      <w:pPr>
        <w:rPr>
          <w:rFonts w:ascii="Arial" w:hAnsi="Arial" w:cs="Arial"/>
          <w:b/>
          <w:sz w:val="20"/>
          <w:szCs w:val="20"/>
        </w:rPr>
      </w:pPr>
    </w:p>
    <w:p w14:paraId="67EEF202" w14:textId="77777777" w:rsidR="00BD7A25" w:rsidRDefault="00BD7A25">
      <w:pPr>
        <w:rPr>
          <w:rFonts w:ascii="Arial" w:hAnsi="Arial" w:cs="Arial"/>
          <w:b/>
          <w:sz w:val="20"/>
          <w:szCs w:val="20"/>
        </w:rPr>
      </w:pPr>
    </w:p>
    <w:tbl>
      <w:tblPr>
        <w:tblW w:w="10349" w:type="dxa"/>
        <w:tblInd w:w="-855" w:type="dxa"/>
        <w:tblLayout w:type="fixed"/>
        <w:tblLook w:val="0000" w:firstRow="0" w:lastRow="0" w:firstColumn="0" w:lastColumn="0" w:noHBand="0" w:noVBand="0"/>
      </w:tblPr>
      <w:tblGrid>
        <w:gridCol w:w="10349"/>
      </w:tblGrid>
      <w:tr w:rsidR="00FE1A08" w14:paraId="7967FC12" w14:textId="77777777" w:rsidTr="00D11CF8">
        <w:trPr>
          <w:trHeight w:val="242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C735CE" w14:textId="3831783A" w:rsidR="00FE1A08" w:rsidRDefault="004A2714">
            <w:r>
              <w:rPr>
                <w:rFonts w:ascii="Arial" w:hAnsi="Arial" w:cs="Arial"/>
                <w:b/>
                <w:bCs/>
                <w:sz w:val="20"/>
                <w:szCs w:val="20"/>
              </w:rPr>
              <w:t>4. RAZÕES QUE DETERMINAM AS NEE DE CARTER PERMANENTE/</w:t>
            </w:r>
            <w:r w:rsidR="00FE1A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TIPOLOGIA</w:t>
            </w:r>
          </w:p>
        </w:tc>
      </w:tr>
      <w:tr w:rsidR="00FE1A08" w14:paraId="3F6B0A36" w14:textId="77777777" w:rsidTr="00D11CF8">
        <w:trPr>
          <w:trHeight w:val="500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E2F62" w14:textId="77777777" w:rsidR="00FE1A08" w:rsidRDefault="00FE1A08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AC8B5B" w14:textId="77777777" w:rsidR="00FE1A08" w:rsidRDefault="00FE1A08" w:rsidP="000344C5">
            <w:pPr>
              <w:autoSpaceDE w:val="0"/>
              <w:spacing w:line="360" w:lineRule="auto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</w:tbl>
    <w:p w14:paraId="08737F87" w14:textId="77777777" w:rsidR="00FE1A08" w:rsidRDefault="00FE1A08">
      <w:pPr>
        <w:rPr>
          <w:rFonts w:ascii="Arial" w:hAnsi="Arial" w:cs="Arial"/>
          <w:b/>
          <w:sz w:val="20"/>
          <w:szCs w:val="20"/>
        </w:rPr>
      </w:pPr>
    </w:p>
    <w:tbl>
      <w:tblPr>
        <w:tblW w:w="10349" w:type="dxa"/>
        <w:tblInd w:w="-855" w:type="dxa"/>
        <w:tblLayout w:type="fixed"/>
        <w:tblLook w:val="0000" w:firstRow="0" w:lastRow="0" w:firstColumn="0" w:lastColumn="0" w:noHBand="0" w:noVBand="0"/>
      </w:tblPr>
      <w:tblGrid>
        <w:gridCol w:w="10349"/>
      </w:tblGrid>
      <w:tr w:rsidR="00D11CF8" w14:paraId="0491ADD3" w14:textId="77777777" w:rsidTr="00D11CF8"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F02393" w14:textId="6CC8D97F" w:rsidR="00FE1A08" w:rsidRDefault="004A2714">
            <w:r>
              <w:rPr>
                <w:rFonts w:ascii="Arial" w:hAnsi="Arial" w:cs="Arial"/>
                <w:b/>
                <w:bCs/>
                <w:sz w:val="20"/>
                <w:szCs w:val="20"/>
              </w:rPr>
              <w:t>5. ENCAMINHAMENTO</w:t>
            </w:r>
          </w:p>
        </w:tc>
      </w:tr>
      <w:tr w:rsidR="00D11CF8" w14:paraId="44E9DF35" w14:textId="77777777" w:rsidTr="00D11CF8"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62EF3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03FC11" w14:textId="77777777" w:rsidR="00FE1A08" w:rsidRDefault="00FE1A08" w:rsidP="000344C5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B24D596" w14:textId="77777777" w:rsidR="00FE1A08" w:rsidRDefault="00FE1A08">
      <w:pPr>
        <w:rPr>
          <w:rFonts w:ascii="Arial" w:hAnsi="Arial" w:cs="Arial"/>
          <w:b/>
          <w:sz w:val="20"/>
          <w:szCs w:val="20"/>
        </w:rPr>
      </w:pPr>
    </w:p>
    <w:p w14:paraId="2C3DE8AB" w14:textId="77777777" w:rsidR="00D11CF8" w:rsidRDefault="00D11CF8">
      <w:pPr>
        <w:rPr>
          <w:rFonts w:ascii="Arial" w:hAnsi="Arial" w:cs="Arial"/>
          <w:b/>
          <w:sz w:val="20"/>
          <w:szCs w:val="20"/>
        </w:rPr>
      </w:pPr>
    </w:p>
    <w:tbl>
      <w:tblPr>
        <w:tblW w:w="10349" w:type="dxa"/>
        <w:tblInd w:w="-855" w:type="dxa"/>
        <w:tblLayout w:type="fixed"/>
        <w:tblLook w:val="0000" w:firstRow="0" w:lastRow="0" w:firstColumn="0" w:lastColumn="0" w:noHBand="0" w:noVBand="0"/>
      </w:tblPr>
      <w:tblGrid>
        <w:gridCol w:w="5132"/>
        <w:gridCol w:w="488"/>
        <w:gridCol w:w="3272"/>
        <w:gridCol w:w="1457"/>
      </w:tblGrid>
      <w:tr w:rsidR="00AF5C9F" w14:paraId="614B72C8" w14:textId="77777777" w:rsidTr="00AF5C9F">
        <w:trPr>
          <w:trHeight w:val="327"/>
        </w:trPr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13A257" w14:textId="77777777" w:rsidR="00FE1A08" w:rsidRDefault="00542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 MEDIDAS EDUCATIVAS A IMPLEMENTAR NO ÂMBITO DO</w:t>
            </w:r>
            <w:r w:rsidR="00FE1A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DL n.º 3/2008 (art.º 16ª)</w:t>
            </w:r>
          </w:p>
          <w:p w14:paraId="2F22B376" w14:textId="0AA96DE4" w:rsidR="00D11CF8" w:rsidRDefault="00D11CF8"/>
        </w:tc>
      </w:tr>
      <w:tr w:rsidR="00AF5C9F" w14:paraId="7E205930" w14:textId="77777777" w:rsidTr="00AF5C9F">
        <w:trPr>
          <w:trHeight w:val="101"/>
        </w:trPr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267F5659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Art.º 17 - Apoio pedagógico personalizado</w:t>
            </w:r>
          </w:p>
        </w:tc>
      </w:tr>
      <w:tr w:rsidR="00FE1A08" w14:paraId="65B3C96D" w14:textId="77777777" w:rsidTr="00AF5C9F">
        <w:trPr>
          <w:trHeight w:val="195"/>
        </w:trPr>
        <w:tc>
          <w:tcPr>
            <w:tcW w:w="8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A83DE" w14:textId="3D933BCB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a) Reforço das estratégias utilizadas no grupo ou turma aos níveis da</w:t>
            </w:r>
            <w:r w:rsidR="006C37AC">
              <w:rPr>
                <w:rFonts w:ascii="Arial" w:hAnsi="Arial" w:cs="Arial"/>
                <w:sz w:val="20"/>
                <w:szCs w:val="20"/>
              </w:rPr>
              <w:t xml:space="preserve"> organização, do espaço e das a</w:t>
            </w:r>
            <w:r>
              <w:rPr>
                <w:rFonts w:ascii="Arial" w:hAnsi="Arial" w:cs="Arial"/>
                <w:sz w:val="20"/>
                <w:szCs w:val="20"/>
              </w:rPr>
              <w:t>tividades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1B82F" w14:textId="77777777" w:rsidR="00FE1A08" w:rsidRDefault="00FE1A08">
            <w:pPr>
              <w:spacing w:line="360" w:lineRule="auto"/>
            </w:pPr>
          </w:p>
        </w:tc>
      </w:tr>
      <w:tr w:rsidR="00FE1A08" w14:paraId="11ED0E09" w14:textId="77777777" w:rsidTr="00AF5C9F">
        <w:trPr>
          <w:trHeight w:val="135"/>
        </w:trPr>
        <w:tc>
          <w:tcPr>
            <w:tcW w:w="8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33915" w14:textId="5469C19F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  <w:r w:rsidR="006C37A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Estímulo e reforço das competências e aptidões envolvidas na aprendizagem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1B657" w14:textId="77777777" w:rsidR="00FE1A08" w:rsidRDefault="00FE1A08">
            <w:pPr>
              <w:spacing w:line="360" w:lineRule="auto"/>
            </w:pPr>
          </w:p>
        </w:tc>
      </w:tr>
      <w:tr w:rsidR="00FE1A08" w14:paraId="0BF9F4E5" w14:textId="77777777" w:rsidTr="00AF5C9F">
        <w:trPr>
          <w:trHeight w:val="240"/>
        </w:trPr>
        <w:tc>
          <w:tcPr>
            <w:tcW w:w="8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02E5C" w14:textId="1B301E0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c)Antecipação e reforço </w:t>
            </w:r>
            <w:r w:rsidR="006C37AC">
              <w:rPr>
                <w:rFonts w:ascii="Arial" w:hAnsi="Arial" w:cs="Arial"/>
                <w:sz w:val="20"/>
                <w:szCs w:val="20"/>
              </w:rPr>
              <w:t>da aprendizagem de conteúdos le</w:t>
            </w:r>
            <w:r>
              <w:rPr>
                <w:rFonts w:ascii="Arial" w:hAnsi="Arial" w:cs="Arial"/>
                <w:sz w:val="20"/>
                <w:szCs w:val="20"/>
              </w:rPr>
              <w:t>cionados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F5704" w14:textId="77777777" w:rsidR="00FE1A08" w:rsidRDefault="00FE1A08">
            <w:pPr>
              <w:spacing w:line="360" w:lineRule="auto"/>
            </w:pPr>
          </w:p>
        </w:tc>
      </w:tr>
      <w:tr w:rsidR="00FE1A08" w14:paraId="5AFCE653" w14:textId="77777777" w:rsidTr="00AF5C9F">
        <w:trPr>
          <w:trHeight w:val="165"/>
        </w:trPr>
        <w:tc>
          <w:tcPr>
            <w:tcW w:w="8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4B0C3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d)Reforço e desenvolvimento de competências específicas</w:t>
            </w:r>
          </w:p>
        </w:tc>
        <w:tc>
          <w:tcPr>
            <w:tcW w:w="145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DEBD3" w14:textId="77777777" w:rsidR="00FE1A08" w:rsidRDefault="00FE1A08">
            <w:pPr>
              <w:spacing w:line="360" w:lineRule="auto"/>
            </w:pPr>
          </w:p>
        </w:tc>
      </w:tr>
      <w:tr w:rsidR="00AF5C9F" w14:paraId="78EC8B06" w14:textId="77777777" w:rsidTr="00AF5C9F">
        <w:trPr>
          <w:trHeight w:val="145"/>
        </w:trPr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31CF4EA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Art.º 18 -  Adequações curriculares individuais (têm como padrão o currículo comum)</w:t>
            </w:r>
          </w:p>
        </w:tc>
      </w:tr>
      <w:tr w:rsidR="00FE1A08" w14:paraId="430F735E" w14:textId="77777777" w:rsidTr="00AF5C9F">
        <w:trPr>
          <w:trHeight w:val="167"/>
        </w:trPr>
        <w:tc>
          <w:tcPr>
            <w:tcW w:w="8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E531A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Introduções de áreas curriculares específicas que não façam parte da estrutura curricular comum</w:t>
            </w:r>
          </w:p>
        </w:tc>
        <w:tc>
          <w:tcPr>
            <w:tcW w:w="145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6D1E7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E1A08" w14:paraId="5338DAEE" w14:textId="77777777" w:rsidTr="00AF5C9F">
        <w:trPr>
          <w:trHeight w:val="114"/>
        </w:trPr>
        <w:tc>
          <w:tcPr>
            <w:tcW w:w="8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9BEEE" w14:textId="350E6E7E" w:rsidR="00FE1A08" w:rsidRDefault="006C37AC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Introdução de obje</w:t>
            </w:r>
            <w:r w:rsidR="00FE1A08">
              <w:rPr>
                <w:rFonts w:ascii="Arial" w:hAnsi="Arial" w:cs="Arial"/>
                <w:sz w:val="20"/>
                <w:szCs w:val="20"/>
              </w:rPr>
              <w:t>tivos e conteúdos intermédios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E8BDF" w14:textId="77777777" w:rsidR="00FE1A08" w:rsidRDefault="00FE1A08">
            <w:pPr>
              <w:snapToGrid w:val="0"/>
              <w:spacing w:line="360" w:lineRule="auto"/>
            </w:pPr>
          </w:p>
        </w:tc>
      </w:tr>
      <w:tr w:rsidR="00FE1A08" w14:paraId="6BC9DD4F" w14:textId="77777777" w:rsidTr="00AF5C9F">
        <w:trPr>
          <w:trHeight w:val="180"/>
        </w:trPr>
        <w:tc>
          <w:tcPr>
            <w:tcW w:w="8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3AC09" w14:textId="098DCD07" w:rsidR="00FE1A08" w:rsidRDefault="006C37AC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Dispensa de a</w:t>
            </w:r>
            <w:r w:rsidR="00FE1A08">
              <w:rPr>
                <w:rFonts w:ascii="Arial" w:hAnsi="Arial" w:cs="Arial"/>
                <w:sz w:val="20"/>
                <w:szCs w:val="20"/>
              </w:rPr>
              <w:t>tividades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BAB5D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F5C9F" w14:paraId="2BF1DD16" w14:textId="77777777" w:rsidTr="00AF5C9F">
        <w:trPr>
          <w:trHeight w:val="165"/>
        </w:trPr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A3C0753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Art.º 19ª - Adequações no processo de matrícula</w:t>
            </w:r>
          </w:p>
        </w:tc>
      </w:tr>
      <w:tr w:rsidR="00FE1A08" w14:paraId="79D8AA88" w14:textId="77777777" w:rsidTr="00AF5C9F">
        <w:trPr>
          <w:trHeight w:val="88"/>
        </w:trPr>
        <w:tc>
          <w:tcPr>
            <w:tcW w:w="8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B57FA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Prioridade de matrícula na escola, independentemente da sua área de residência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AFA7F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E1A08" w14:paraId="738295EE" w14:textId="77777777" w:rsidTr="00AF5C9F">
        <w:trPr>
          <w:trHeight w:val="165"/>
        </w:trPr>
        <w:tc>
          <w:tcPr>
            <w:tcW w:w="8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31FCA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Adiamento de matrícula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74FF0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E1A08" w14:paraId="48E60825" w14:textId="77777777" w:rsidTr="00AF5C9F">
        <w:trPr>
          <w:trHeight w:val="96"/>
        </w:trPr>
        <w:tc>
          <w:tcPr>
            <w:tcW w:w="8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ED34E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Matrícula por disciplinas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D3D4F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F5C9F" w14:paraId="32F56417" w14:textId="77777777" w:rsidTr="00AF5C9F">
        <w:trPr>
          <w:trHeight w:val="70"/>
        </w:trPr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BD34471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Art.º 20º - Adequações no processo de avaliação</w:t>
            </w:r>
          </w:p>
        </w:tc>
      </w:tr>
      <w:tr w:rsidR="00FE1A08" w14:paraId="7ACB18EF" w14:textId="77777777" w:rsidTr="00AF5C9F">
        <w:trPr>
          <w:trHeight w:val="210"/>
        </w:trPr>
        <w:tc>
          <w:tcPr>
            <w:tcW w:w="8892" w:type="dxa"/>
            <w:gridSpan w:val="3"/>
            <w:tcBorders>
              <w:top w:val="dotted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D934F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Alteração do tipo de provas </w:t>
            </w:r>
          </w:p>
        </w:tc>
        <w:tc>
          <w:tcPr>
            <w:tcW w:w="145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90615" w14:textId="77777777" w:rsidR="00FE1A08" w:rsidRDefault="00FE1A08">
            <w:pPr>
              <w:spacing w:line="360" w:lineRule="auto"/>
            </w:pPr>
          </w:p>
        </w:tc>
      </w:tr>
      <w:tr w:rsidR="00FE1A08" w14:paraId="09E50764" w14:textId="77777777" w:rsidTr="00AF5C9F">
        <w:trPr>
          <w:trHeight w:val="150"/>
        </w:trPr>
        <w:tc>
          <w:tcPr>
            <w:tcW w:w="8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889B3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Alteração dos instrumentos de avaliação e certificação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7820C" w14:textId="77777777" w:rsidR="00FE1A08" w:rsidRDefault="00FE1A08">
            <w:pPr>
              <w:spacing w:line="360" w:lineRule="auto"/>
            </w:pPr>
          </w:p>
        </w:tc>
      </w:tr>
      <w:tr w:rsidR="00FE1A08" w14:paraId="1E4B226D" w14:textId="77777777" w:rsidTr="00AF5C9F">
        <w:trPr>
          <w:trHeight w:val="71"/>
        </w:trPr>
        <w:tc>
          <w:tcPr>
            <w:tcW w:w="8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932B6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Alteração das condições de avaliação (Formas e meios de comunicação)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B507A" w14:textId="77777777" w:rsidR="00FE1A08" w:rsidRDefault="00FE1A08">
            <w:pPr>
              <w:spacing w:line="360" w:lineRule="auto"/>
            </w:pPr>
          </w:p>
        </w:tc>
      </w:tr>
      <w:tr w:rsidR="00FE1A08" w14:paraId="3C0673D2" w14:textId="77777777" w:rsidTr="00AF5C9F">
        <w:trPr>
          <w:trHeight w:val="193"/>
        </w:trPr>
        <w:tc>
          <w:tcPr>
            <w:tcW w:w="8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47BBA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Alteração da periodicidade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B5706" w14:textId="77777777" w:rsidR="00FE1A08" w:rsidRDefault="00FE1A08">
            <w:pPr>
              <w:spacing w:line="360" w:lineRule="auto"/>
            </w:pPr>
          </w:p>
        </w:tc>
      </w:tr>
      <w:tr w:rsidR="00FE1A08" w14:paraId="7E339DCF" w14:textId="77777777" w:rsidTr="00AF5C9F">
        <w:trPr>
          <w:trHeight w:val="150"/>
        </w:trPr>
        <w:tc>
          <w:tcPr>
            <w:tcW w:w="8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615AE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Alteração da duração e local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A9E9C" w14:textId="77777777" w:rsidR="00FE1A08" w:rsidRDefault="00FE1A08">
            <w:pPr>
              <w:spacing w:line="360" w:lineRule="auto"/>
            </w:pPr>
          </w:p>
        </w:tc>
      </w:tr>
      <w:tr w:rsidR="00FE1A08" w14:paraId="1BD92E9A" w14:textId="77777777" w:rsidTr="00AF5C9F">
        <w:trPr>
          <w:trHeight w:val="111"/>
        </w:trPr>
        <w:tc>
          <w:tcPr>
            <w:tcW w:w="8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A17EB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Não sujeito ao processo de avaliação característico do regime educativo comum (ao abrigo do artigo 21ª)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466D0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F5C9F" w14:paraId="5148FA0E" w14:textId="77777777" w:rsidTr="00AF5C9F">
        <w:trPr>
          <w:trHeight w:val="143"/>
        </w:trPr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75DD9924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Art.º 21ª - Currículo especifico individual (alterações significativas no currículo comum)</w:t>
            </w:r>
          </w:p>
        </w:tc>
      </w:tr>
      <w:tr w:rsidR="00FE1A08" w14:paraId="0F956E8D" w14:textId="77777777" w:rsidTr="00AF5C9F">
        <w:trPr>
          <w:trHeight w:val="85"/>
        </w:trPr>
        <w:tc>
          <w:tcPr>
            <w:tcW w:w="8892" w:type="dxa"/>
            <w:gridSpan w:val="3"/>
            <w:tcBorders>
              <w:top w:val="dotted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DCE37" w14:textId="44EC0D9F" w:rsidR="00FE1A08" w:rsidRDefault="006C37AC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Introdução de obje</w:t>
            </w:r>
            <w:r w:rsidR="00FE1A08">
              <w:rPr>
                <w:rFonts w:ascii="Arial" w:hAnsi="Arial" w:cs="Arial"/>
                <w:sz w:val="20"/>
                <w:szCs w:val="20"/>
              </w:rPr>
              <w:t>tivos e conteúdos</w:t>
            </w:r>
          </w:p>
        </w:tc>
        <w:tc>
          <w:tcPr>
            <w:tcW w:w="145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CF9BB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E1A08" w14:paraId="6410594B" w14:textId="77777777" w:rsidTr="00AF5C9F">
        <w:trPr>
          <w:trHeight w:val="180"/>
        </w:trPr>
        <w:tc>
          <w:tcPr>
            <w:tcW w:w="8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ED51C" w14:textId="015E593D" w:rsidR="00FE1A08" w:rsidRDefault="006C37AC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Substituição de obje</w:t>
            </w:r>
            <w:r w:rsidR="00FE1A08">
              <w:rPr>
                <w:rFonts w:ascii="Arial" w:hAnsi="Arial" w:cs="Arial"/>
                <w:sz w:val="20"/>
                <w:szCs w:val="20"/>
              </w:rPr>
              <w:t>tivos e conteúdos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294BA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E1A08" w14:paraId="4055B4EB" w14:textId="77777777" w:rsidTr="00AF5C9F">
        <w:trPr>
          <w:trHeight w:val="135"/>
        </w:trPr>
        <w:tc>
          <w:tcPr>
            <w:tcW w:w="8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E7526" w14:textId="004D96AE" w:rsidR="00D11CF8" w:rsidRPr="00D11CF8" w:rsidRDefault="006C37A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Eliminação de objet</w:t>
            </w:r>
            <w:r w:rsidR="00FE1A08">
              <w:rPr>
                <w:rFonts w:ascii="Arial" w:hAnsi="Arial" w:cs="Arial"/>
                <w:sz w:val="20"/>
                <w:szCs w:val="20"/>
              </w:rPr>
              <w:t>ivos e conteúdos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12A05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F5C9F" w14:paraId="328D324F" w14:textId="77777777" w:rsidTr="00AF5C9F">
        <w:trPr>
          <w:trHeight w:val="78"/>
        </w:trPr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30A7091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Art.º 22º - Tecnologias de apoio</w:t>
            </w:r>
          </w:p>
        </w:tc>
      </w:tr>
      <w:tr w:rsidR="00FE1A08" w14:paraId="21A8A4BA" w14:textId="77777777" w:rsidTr="00AF5C9F">
        <w:trPr>
          <w:trHeight w:val="180"/>
        </w:trPr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FCD0C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Livros em braille/ formato digital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A4915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2910F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Equipamento informático adaptado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3AB8A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E1A08" w14:paraId="1B5F8E55" w14:textId="77777777" w:rsidTr="00AF5C9F">
        <w:trPr>
          <w:trHeight w:val="109"/>
        </w:trPr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43402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Material audiovisual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C12A8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4A062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Máquinas de escrever braille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991E9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E1A08" w14:paraId="4C21B3C8" w14:textId="77777777" w:rsidTr="00AF5C9F">
        <w:trPr>
          <w:trHeight w:val="165"/>
        </w:trPr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421EE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Equipamento específico para leitura, escrita e cálculo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67324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BF116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Cadeiras de rodas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CBDFE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E1A08" w14:paraId="295A6610" w14:textId="77777777" w:rsidTr="00AF5C9F">
        <w:trPr>
          <w:trHeight w:val="165"/>
        </w:trPr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AD8D2" w14:textId="26D4366D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Auxiliares </w:t>
            </w:r>
            <w:r w:rsidR="006C37AC">
              <w:rPr>
                <w:rFonts w:ascii="Arial" w:hAnsi="Arial" w:cs="Arial"/>
                <w:sz w:val="20"/>
                <w:szCs w:val="20"/>
              </w:rPr>
              <w:t>óticos</w:t>
            </w:r>
            <w:r>
              <w:rPr>
                <w:rFonts w:ascii="Arial" w:hAnsi="Arial" w:cs="Arial"/>
                <w:sz w:val="20"/>
                <w:szCs w:val="20"/>
              </w:rPr>
              <w:t xml:space="preserve"> ou acústicos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CCFFA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35B93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Próteses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CE142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E1A08" w14:paraId="7F49B441" w14:textId="77777777" w:rsidTr="00AF5C9F">
        <w:trPr>
          <w:trHeight w:val="245"/>
        </w:trPr>
        <w:tc>
          <w:tcPr>
            <w:tcW w:w="10349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A396D" w14:textId="200B3F6D" w:rsidR="00FE1A08" w:rsidRDefault="00FE1A08">
            <w:pPr>
              <w:spacing w:line="360" w:lineRule="auto"/>
            </w:pP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Nota</w:t>
            </w:r>
            <w:r w:rsidR="006C37AC">
              <w:rPr>
                <w:rFonts w:ascii="Arial" w:hAnsi="Arial" w:cs="Arial"/>
                <w:bCs/>
                <w:sz w:val="20"/>
                <w:szCs w:val="20"/>
              </w:rPr>
              <w:t>:.</w:t>
            </w:r>
            <w:proofErr w:type="gramEnd"/>
            <w:r w:rsidR="006C37AC">
              <w:rPr>
                <w:rFonts w:ascii="Arial" w:hAnsi="Arial" w:cs="Arial"/>
                <w:bCs/>
                <w:sz w:val="20"/>
                <w:szCs w:val="20"/>
              </w:rPr>
              <w:t xml:space="preserve"> 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medidas referidas podem ser aplicadas cumulativamente, com </w:t>
            </w:r>
            <w:r w:rsidR="00AF5C9F">
              <w:rPr>
                <w:rFonts w:ascii="Arial" w:hAnsi="Arial" w:cs="Arial"/>
                <w:bCs/>
                <w:sz w:val="20"/>
                <w:szCs w:val="20"/>
              </w:rPr>
              <w:t>exceção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do art.18º 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art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. 21º.</w:t>
            </w:r>
          </w:p>
        </w:tc>
      </w:tr>
    </w:tbl>
    <w:p w14:paraId="54DA55E9" w14:textId="77777777" w:rsidR="00FE1A08" w:rsidRDefault="00FE1A08">
      <w:pPr>
        <w:jc w:val="both"/>
        <w:rPr>
          <w:rFonts w:ascii="Arial" w:hAnsi="Arial" w:cs="Arial"/>
          <w:sz w:val="20"/>
          <w:szCs w:val="20"/>
        </w:rPr>
      </w:pPr>
    </w:p>
    <w:p w14:paraId="5A6B8D64" w14:textId="77777777" w:rsidR="00E47DDE" w:rsidRDefault="00E47DD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55" w:type="dxa"/>
        <w:tblLook w:val="04A0" w:firstRow="1" w:lastRow="0" w:firstColumn="1" w:lastColumn="0" w:noHBand="0" w:noVBand="1"/>
      </w:tblPr>
      <w:tblGrid>
        <w:gridCol w:w="10349"/>
      </w:tblGrid>
      <w:tr w:rsidR="00530DAE" w14:paraId="05B8C5BF" w14:textId="77777777" w:rsidTr="00530DAE">
        <w:tc>
          <w:tcPr>
            <w:tcW w:w="10349" w:type="dxa"/>
            <w:shd w:val="clear" w:color="auto" w:fill="E7E6E6" w:themeFill="background2"/>
          </w:tcPr>
          <w:p w14:paraId="1EA6F2AE" w14:textId="4FBFC526" w:rsidR="00530DAE" w:rsidRDefault="00530DAE" w:rsidP="00530DAE">
            <w:pPr>
              <w:pStyle w:val="SemEspaamento"/>
            </w:pPr>
            <w:r>
              <w:t>7. Respostas educativas que não se enquadram no grupo-alvo definido no DL n.º 3/2008/Ou cumulativamente</w:t>
            </w:r>
          </w:p>
        </w:tc>
      </w:tr>
    </w:tbl>
    <w:p w14:paraId="79801654" w14:textId="77777777" w:rsidR="00530DAE" w:rsidRDefault="00530DAE" w:rsidP="00530DAE">
      <w:pPr>
        <w:pStyle w:val="SemEspaamento"/>
      </w:pPr>
    </w:p>
    <w:tbl>
      <w:tblPr>
        <w:tblW w:w="10349" w:type="dxa"/>
        <w:tblInd w:w="-855" w:type="dxa"/>
        <w:tblLayout w:type="fixed"/>
        <w:tblLook w:val="0000" w:firstRow="0" w:lastRow="0" w:firstColumn="0" w:lastColumn="0" w:noHBand="0" w:noVBand="0"/>
      </w:tblPr>
      <w:tblGrid>
        <w:gridCol w:w="2978"/>
        <w:gridCol w:w="567"/>
        <w:gridCol w:w="2409"/>
        <w:gridCol w:w="709"/>
        <w:gridCol w:w="2693"/>
        <w:gridCol w:w="993"/>
      </w:tblGrid>
      <w:tr w:rsidR="00E47DDE" w14:paraId="146EFC6A" w14:textId="77777777" w:rsidTr="00E47DDE">
        <w:trPr>
          <w:trHeight w:val="292"/>
        </w:trPr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6CCC4C4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E45F04" w14:textId="77777777" w:rsidR="00AF5C9F" w:rsidRDefault="00AF5C9F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71E085B" w14:textId="791D5D58" w:rsidR="00FE1A08" w:rsidRDefault="00FE1A08">
            <w:pPr>
              <w:spacing w:line="360" w:lineRule="auto"/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Despacho Normativo </w:t>
            </w:r>
            <w:r w:rsidR="00E47DDE">
              <w:rPr>
                <w:rFonts w:ascii="Arial" w:hAnsi="Arial" w:cs="Arial"/>
                <w:bCs/>
                <w:sz w:val="20"/>
                <w:szCs w:val="20"/>
              </w:rPr>
              <w:t>n. º</w:t>
            </w:r>
            <w:r>
              <w:rPr>
                <w:rFonts w:ascii="Arial" w:hAnsi="Arial" w:cs="Arial"/>
                <w:bCs/>
                <w:sz w:val="20"/>
                <w:szCs w:val="20"/>
              </w:rPr>
              <w:t>139/2012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26332DC1" w14:textId="02ABDA7A" w:rsidR="00FE1A08" w:rsidRDefault="00AF5C9F">
            <w:pPr>
              <w:spacing w:line="360" w:lineRule="auto"/>
            </w:pPr>
            <w:r>
              <w:rPr>
                <w:rFonts w:ascii="Arial" w:hAnsi="Arial" w:cs="Arial"/>
                <w:bCs/>
                <w:sz w:val="20"/>
                <w:szCs w:val="20"/>
              </w:rPr>
              <w:t>Outros (Proje</w:t>
            </w:r>
            <w:r w:rsidR="00FE1A08">
              <w:rPr>
                <w:rFonts w:ascii="Arial" w:hAnsi="Arial" w:cs="Arial"/>
                <w:bCs/>
                <w:sz w:val="20"/>
                <w:szCs w:val="20"/>
              </w:rPr>
              <w:t>to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FE1A08">
              <w:rPr>
                <w:rFonts w:ascii="Arial" w:hAnsi="Arial" w:cs="Arial"/>
                <w:bCs/>
                <w:sz w:val="20"/>
                <w:szCs w:val="20"/>
              </w:rPr>
              <w:t xml:space="preserve"> Educativo)</w:t>
            </w:r>
          </w:p>
        </w:tc>
      </w:tr>
      <w:tr w:rsidR="00563EE0" w14:paraId="6EA424EE" w14:textId="77777777" w:rsidTr="00563EE0">
        <w:trPr>
          <w:trHeight w:val="21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D623F0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bCs/>
                <w:sz w:val="20"/>
                <w:szCs w:val="20"/>
              </w:rPr>
              <w:t>Apoio Educativo – 1º Ciclo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D4EDB" w14:textId="77777777" w:rsidR="00FE1A08" w:rsidRDefault="00FE1A08">
            <w:pPr>
              <w:spacing w:line="360" w:lineRule="au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708E5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bCs/>
                <w:sz w:val="20"/>
                <w:szCs w:val="20"/>
              </w:rPr>
              <w:t>Turma de percursos alternativos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CF64C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18D2E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1C51F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63EE0" w14:paraId="18F26A61" w14:textId="77777777" w:rsidTr="00563EE0">
        <w:trPr>
          <w:trHeight w:val="15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9BA2B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bCs/>
                <w:sz w:val="20"/>
                <w:szCs w:val="20"/>
              </w:rPr>
              <w:t>APAS – 2º, 3º ciclo e secundário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7D944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6D0C7" w14:textId="47E1476E" w:rsidR="00FE1A08" w:rsidRDefault="00E54D98">
            <w:pPr>
              <w:spacing w:line="360" w:lineRule="auto"/>
            </w:pPr>
            <w:r>
              <w:rPr>
                <w:rFonts w:ascii="Arial" w:hAnsi="Arial" w:cs="Arial"/>
                <w:bCs/>
                <w:sz w:val="20"/>
                <w:szCs w:val="20"/>
              </w:rPr>
              <w:t>Curso de educação Formação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462A6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9339F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E593D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63EE0" w14:paraId="288E7C28" w14:textId="77777777" w:rsidTr="00563EE0">
        <w:trPr>
          <w:trHeight w:val="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7D053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bCs/>
                <w:sz w:val="20"/>
                <w:szCs w:val="20"/>
              </w:rPr>
              <w:t>Tutorias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FC5C3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299DE" w14:textId="6571A7F9" w:rsidR="00E54D98" w:rsidRDefault="00E54D98">
            <w:pPr>
              <w:spacing w:line="360" w:lineRule="auto"/>
            </w:pPr>
            <w:r>
              <w:t xml:space="preserve">Outros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58CD2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856D1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75397" w14:textId="77777777" w:rsidR="00FE1A08" w:rsidRDefault="00FE1A08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D3DDC20" w14:textId="2BEE063A" w:rsidR="00FE1A08" w:rsidRDefault="00FE1A08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10349" w:type="dxa"/>
        <w:tblInd w:w="-8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5"/>
        <w:gridCol w:w="3320"/>
        <w:gridCol w:w="3544"/>
      </w:tblGrid>
      <w:tr w:rsidR="00FE1A08" w14:paraId="38A67E7E" w14:textId="77777777" w:rsidTr="00530DAE">
        <w:trPr>
          <w:trHeight w:val="160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932B069" w14:textId="77777777" w:rsidR="00FE1A08" w:rsidRDefault="00FE1A08">
            <w:r>
              <w:rPr>
                <w:rFonts w:ascii="Arial" w:hAnsi="Arial" w:cs="Arial"/>
                <w:b/>
                <w:bCs/>
                <w:sz w:val="20"/>
                <w:szCs w:val="20"/>
              </w:rPr>
              <w:t>8. Responsáveis pela elaboração do relatório técnico-pedagógico</w:t>
            </w:r>
          </w:p>
        </w:tc>
      </w:tr>
      <w:tr w:rsidR="00AF5C9F" w14:paraId="0920E568" w14:textId="77777777" w:rsidTr="00530DAE">
        <w:trPr>
          <w:trHeight w:val="713"/>
        </w:trPr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F7326" w14:textId="77777777" w:rsidR="00FE1A08" w:rsidRDefault="00A805BD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Nome: Teresa Teixeira (</w:t>
            </w:r>
            <w:r w:rsidR="00FE1A08">
              <w:rPr>
                <w:rFonts w:ascii="Arial" w:hAnsi="Arial" w:cs="Arial"/>
                <w:bCs/>
                <w:sz w:val="20"/>
                <w:szCs w:val="20"/>
              </w:rPr>
              <w:t>gestora de caso)</w:t>
            </w:r>
          </w:p>
          <w:p w14:paraId="11016EAC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Função: Professora de Educação Especial </w:t>
            </w:r>
          </w:p>
          <w:p w14:paraId="7EFF653E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Assinatura: </w:t>
            </w:r>
          </w:p>
          <w:p w14:paraId="26DBF489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_____________________</w:t>
            </w:r>
          </w:p>
          <w:p w14:paraId="58C6AE47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Nome: Alice Marçalo</w:t>
            </w:r>
          </w:p>
          <w:p w14:paraId="5918CCA8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Função: Professora de Educação Especial </w:t>
            </w:r>
          </w:p>
          <w:p w14:paraId="27703455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Assinatura:</w:t>
            </w:r>
          </w:p>
          <w:p w14:paraId="1694588E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_______________________</w:t>
            </w:r>
          </w:p>
          <w:p w14:paraId="5415F17D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8DE2133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Nome: </w:t>
            </w:r>
            <w:r w:rsidR="00515CC1">
              <w:rPr>
                <w:rFonts w:ascii="Arial" w:hAnsi="Arial" w:cs="Arial"/>
                <w:bCs/>
                <w:sz w:val="20"/>
                <w:szCs w:val="20"/>
              </w:rPr>
              <w:t>Helena Morais</w:t>
            </w:r>
          </w:p>
          <w:p w14:paraId="2CAC84BC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Função: Professora de Educação Especial  </w:t>
            </w:r>
          </w:p>
          <w:p w14:paraId="716CE6A7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Assinatura:</w:t>
            </w:r>
          </w:p>
          <w:p w14:paraId="28AA3DEF" w14:textId="1D36FF6E" w:rsidR="00FE1A08" w:rsidRDefault="00AF5C9F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_______________________</w:t>
            </w:r>
          </w:p>
        </w:tc>
        <w:tc>
          <w:tcPr>
            <w:tcW w:w="33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16C162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Nome: Carla Bouça</w:t>
            </w:r>
          </w:p>
          <w:p w14:paraId="520591FC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Função: Professora de Educação Especial </w:t>
            </w:r>
          </w:p>
          <w:p w14:paraId="3ABE5207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Assinatura:</w:t>
            </w:r>
          </w:p>
          <w:p w14:paraId="325DBC72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___________________________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</w:p>
          <w:p w14:paraId="6A02FC37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Nome: Celeste Correia</w:t>
            </w:r>
          </w:p>
          <w:p w14:paraId="0F92AE2A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Função: Professora de Educação Especial</w:t>
            </w:r>
          </w:p>
          <w:p w14:paraId="09302F1E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Assinatura: </w:t>
            </w:r>
          </w:p>
          <w:p w14:paraId="188C4BAC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____________________________</w:t>
            </w:r>
          </w:p>
          <w:p w14:paraId="7CE9A410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Nome: Marisa Peça</w:t>
            </w:r>
          </w:p>
          <w:p w14:paraId="2A47E782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Função: Professora de Educação Especial </w:t>
            </w:r>
          </w:p>
          <w:p w14:paraId="23893D12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Assinatura:</w:t>
            </w:r>
          </w:p>
          <w:p w14:paraId="62F8A305" w14:textId="77777777" w:rsidR="00FE1A08" w:rsidRDefault="00FE1A08">
            <w:pPr>
              <w:spacing w:line="360" w:lineRule="auto"/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____________________________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2DB98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Nome: Sónia Fernandes</w:t>
            </w:r>
          </w:p>
          <w:p w14:paraId="57FF3BD2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Função: Professora de Educação Especial  </w:t>
            </w:r>
          </w:p>
          <w:p w14:paraId="75A6CCD0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Assinatura: </w:t>
            </w:r>
          </w:p>
          <w:p w14:paraId="1B0C4C7D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_________________________</w:t>
            </w:r>
          </w:p>
          <w:p w14:paraId="41DF13E1" w14:textId="4175699B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Nome: Sílvia </w:t>
            </w:r>
            <w:r w:rsidR="00530DAE">
              <w:rPr>
                <w:rFonts w:ascii="Arial" w:hAnsi="Arial" w:cs="Arial"/>
                <w:bCs/>
                <w:sz w:val="20"/>
                <w:szCs w:val="20"/>
              </w:rPr>
              <w:t>Carqueijo</w:t>
            </w:r>
          </w:p>
          <w:p w14:paraId="260A689F" w14:textId="77777777" w:rsidR="00FE1A08" w:rsidRDefault="00FE1A08">
            <w:pPr>
              <w:spacing w:line="36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Função: Professora de Educação Especial  </w:t>
            </w:r>
          </w:p>
          <w:p w14:paraId="785C52FB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Assinatura: </w:t>
            </w:r>
          </w:p>
          <w:p w14:paraId="08E8625F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_______________________</w:t>
            </w:r>
          </w:p>
          <w:p w14:paraId="1E1119EF" w14:textId="7A2A9C54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Nome: </w:t>
            </w:r>
            <w:r w:rsidR="00AF5C9F">
              <w:rPr>
                <w:rFonts w:ascii="Arial" w:hAnsi="Arial" w:cs="Arial"/>
                <w:bCs/>
                <w:sz w:val="20"/>
                <w:szCs w:val="20"/>
              </w:rPr>
              <w:t>Anabela Glória</w:t>
            </w:r>
          </w:p>
          <w:p w14:paraId="111C9AF4" w14:textId="73C2AE34" w:rsidR="00FE1A08" w:rsidRDefault="00AF5C9F">
            <w:pPr>
              <w:spacing w:line="36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Função: Coordenadora do </w:t>
            </w:r>
            <w:r w:rsidR="00D84BF7">
              <w:rPr>
                <w:rFonts w:ascii="Arial" w:hAnsi="Arial" w:cs="Arial"/>
                <w:bCs/>
                <w:sz w:val="20"/>
                <w:szCs w:val="20"/>
              </w:rPr>
              <w:t>Departamento</w:t>
            </w:r>
          </w:p>
          <w:p w14:paraId="11712DCD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Assinatura: </w:t>
            </w:r>
          </w:p>
          <w:p w14:paraId="3DF6DCED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_________________________</w:t>
            </w:r>
          </w:p>
          <w:p w14:paraId="42864691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Nome: </w:t>
            </w:r>
          </w:p>
          <w:p w14:paraId="344DF3AE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Função:</w:t>
            </w:r>
            <w:r w:rsidR="00A805B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2D8A2D3C" w14:textId="77777777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Assinatura:</w:t>
            </w:r>
          </w:p>
          <w:p w14:paraId="03706009" w14:textId="179D42F4" w:rsidR="00FE1A08" w:rsidRDefault="00FE1A0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_________________________</w:t>
            </w:r>
          </w:p>
        </w:tc>
      </w:tr>
      <w:tr w:rsidR="00FE1A08" w14:paraId="2943FD9F" w14:textId="77777777" w:rsidTr="00530DAE">
        <w:trPr>
          <w:trHeight w:val="218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D79BB" w14:textId="158D3F94" w:rsidR="00A805BD" w:rsidRDefault="00FE1A08">
            <w:pPr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 xml:space="preserve">                        </w:t>
            </w:r>
            <w:r w:rsidR="00AF5C9F">
              <w:rPr>
                <w:rFonts w:ascii="Arial" w:eastAsia="Arial" w:hAnsi="Arial" w:cs="Arial"/>
                <w:bCs/>
                <w:sz w:val="20"/>
                <w:szCs w:val="20"/>
              </w:rPr>
              <w:t xml:space="preserve">                            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 xml:space="preserve">      </w:t>
            </w:r>
          </w:p>
          <w:p w14:paraId="7603E88D" w14:textId="77777777" w:rsidR="00FE1A08" w:rsidRDefault="00A805BD">
            <w:pPr>
              <w:jc w:val="center"/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 xml:space="preserve">                                                                                           </w:t>
            </w:r>
            <w:r w:rsidR="00FE1A08">
              <w:rPr>
                <w:rFonts w:ascii="Arial" w:eastAsia="Arial" w:hAnsi="Arial" w:cs="Arial"/>
                <w:bCs/>
                <w:sz w:val="20"/>
                <w:szCs w:val="20"/>
              </w:rPr>
              <w:t xml:space="preserve">   </w:t>
            </w:r>
            <w:r w:rsidR="00FE1A08">
              <w:rPr>
                <w:rFonts w:ascii="Arial" w:hAnsi="Arial" w:cs="Arial"/>
                <w:bCs/>
                <w:sz w:val="20"/>
                <w:szCs w:val="20"/>
              </w:rPr>
              <w:t>Data:      /      /</w:t>
            </w:r>
          </w:p>
          <w:p w14:paraId="0EFD5F76" w14:textId="77777777" w:rsidR="00FE1A08" w:rsidRDefault="00FE1A08">
            <w:pPr>
              <w:jc w:val="center"/>
            </w:pPr>
          </w:p>
        </w:tc>
      </w:tr>
    </w:tbl>
    <w:p w14:paraId="306588BE" w14:textId="77777777" w:rsidR="00FE1A08" w:rsidRDefault="00FE1A08">
      <w:pPr>
        <w:rPr>
          <w:rFonts w:ascii="Arial" w:hAnsi="Arial" w:cs="Arial"/>
          <w:b/>
          <w:bCs/>
          <w:sz w:val="20"/>
          <w:szCs w:val="20"/>
        </w:rPr>
      </w:pPr>
    </w:p>
    <w:p w14:paraId="3F523838" w14:textId="77777777" w:rsidR="00E719AF" w:rsidRDefault="00E719AF">
      <w:pPr>
        <w:rPr>
          <w:rFonts w:ascii="Arial" w:hAnsi="Arial" w:cs="Arial"/>
          <w:b/>
          <w:bCs/>
          <w:sz w:val="20"/>
          <w:szCs w:val="20"/>
        </w:rPr>
      </w:pPr>
    </w:p>
    <w:p w14:paraId="50439DE6" w14:textId="77777777" w:rsidR="00E719AF" w:rsidRDefault="00E719AF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comgrelha"/>
        <w:tblW w:w="9494" w:type="dxa"/>
        <w:tblLook w:val="04A0" w:firstRow="1" w:lastRow="0" w:firstColumn="1" w:lastColumn="0" w:noHBand="0" w:noVBand="1"/>
      </w:tblPr>
      <w:tblGrid>
        <w:gridCol w:w="9494"/>
      </w:tblGrid>
      <w:tr w:rsidR="0070119B" w:rsidRPr="00E719AF" w14:paraId="6AF3A4F6" w14:textId="77777777" w:rsidTr="0070119B">
        <w:tc>
          <w:tcPr>
            <w:tcW w:w="9494" w:type="dxa"/>
            <w:shd w:val="clear" w:color="auto" w:fill="E7E6E6" w:themeFill="background2"/>
          </w:tcPr>
          <w:p w14:paraId="0D2BF8C7" w14:textId="677E23C1" w:rsidR="00E719AF" w:rsidRPr="00E719AF" w:rsidRDefault="00E719A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9. </w:t>
            </w:r>
            <w:r w:rsidRPr="00E719AF">
              <w:rPr>
                <w:rFonts w:ascii="Arial" w:hAnsi="Arial" w:cs="Arial"/>
                <w:b/>
                <w:bCs/>
                <w:sz w:val="22"/>
                <w:szCs w:val="22"/>
              </w:rPr>
              <w:t>Concordância do Encarregado de Educação</w:t>
            </w:r>
          </w:p>
        </w:tc>
      </w:tr>
      <w:tr w:rsidR="0070119B" w14:paraId="13F89335" w14:textId="77777777" w:rsidTr="0070119B">
        <w:trPr>
          <w:trHeight w:val="281"/>
        </w:trPr>
        <w:tc>
          <w:tcPr>
            <w:tcW w:w="9494" w:type="dxa"/>
          </w:tcPr>
          <w:p w14:paraId="6E4D57BE" w14:textId="77777777" w:rsidR="00E719AF" w:rsidRDefault="00E719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82BFC53" w14:textId="77777777" w:rsidR="00E719AF" w:rsidRDefault="00E719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48CEA5" w14:textId="62817587" w:rsidR="00E719AF" w:rsidRDefault="00E719AF" w:rsidP="00E719AF">
            <w:pPr>
              <w:spacing w:line="36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Nome:  _______________________________________________________________</w:t>
            </w:r>
          </w:p>
          <w:p w14:paraId="672C7851" w14:textId="77777777" w:rsidR="00E719AF" w:rsidRDefault="00E719AF" w:rsidP="00E719AF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</w:p>
          <w:p w14:paraId="3010A1B4" w14:textId="2C872853" w:rsidR="00E719AF" w:rsidRDefault="00E719AF" w:rsidP="00E719AF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Assinatura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 ______________________________________________________________</w:t>
            </w:r>
          </w:p>
          <w:p w14:paraId="5822B152" w14:textId="77777777" w:rsidR="00E719AF" w:rsidRDefault="00E719AF" w:rsidP="00E719AF">
            <w:pPr>
              <w:spacing w:line="360" w:lineRule="auto"/>
            </w:pPr>
          </w:p>
          <w:p w14:paraId="3A7BCFFF" w14:textId="09184DE9" w:rsidR="00E719AF" w:rsidRDefault="00E719AF" w:rsidP="00E719A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Data: ____/ ___/ _____</w:t>
            </w:r>
          </w:p>
          <w:p w14:paraId="200C53D3" w14:textId="77777777" w:rsidR="00E719AF" w:rsidRDefault="00E719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260B0B3" w14:textId="77777777" w:rsidR="00FE1A08" w:rsidRDefault="00FE1A08">
      <w:pPr>
        <w:rPr>
          <w:rFonts w:ascii="Arial" w:hAnsi="Arial" w:cs="Arial"/>
          <w:b/>
          <w:bCs/>
          <w:sz w:val="20"/>
          <w:szCs w:val="20"/>
        </w:rPr>
      </w:pPr>
    </w:p>
    <w:p w14:paraId="5C10242E" w14:textId="77777777" w:rsidR="00E719AF" w:rsidRDefault="00E719AF">
      <w:pPr>
        <w:rPr>
          <w:rFonts w:ascii="Arial" w:hAnsi="Arial" w:cs="Arial"/>
          <w:b/>
          <w:bCs/>
          <w:sz w:val="20"/>
          <w:szCs w:val="20"/>
        </w:rPr>
      </w:pPr>
    </w:p>
    <w:p w14:paraId="7248F1F1" w14:textId="77777777" w:rsidR="00E719AF" w:rsidRDefault="00E719AF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comgrelha"/>
        <w:tblW w:w="9494" w:type="dxa"/>
        <w:tblLook w:val="04A0" w:firstRow="1" w:lastRow="0" w:firstColumn="1" w:lastColumn="0" w:noHBand="0" w:noVBand="1"/>
      </w:tblPr>
      <w:tblGrid>
        <w:gridCol w:w="9494"/>
      </w:tblGrid>
      <w:tr w:rsidR="00E719AF" w14:paraId="5228B82E" w14:textId="77777777" w:rsidTr="00904CD4">
        <w:trPr>
          <w:trHeight w:val="280"/>
        </w:trPr>
        <w:tc>
          <w:tcPr>
            <w:tcW w:w="9494" w:type="dxa"/>
            <w:shd w:val="clear" w:color="auto" w:fill="E7E6E6" w:themeFill="background2"/>
          </w:tcPr>
          <w:p w14:paraId="0238A543" w14:textId="0D7DB898" w:rsidR="00E719AF" w:rsidRDefault="00E719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 Tomada de conhecimento pela Direção do Agrupamento</w:t>
            </w:r>
          </w:p>
        </w:tc>
      </w:tr>
      <w:tr w:rsidR="00E719AF" w14:paraId="3C26E74F" w14:textId="77777777" w:rsidTr="0070119B">
        <w:tc>
          <w:tcPr>
            <w:tcW w:w="9494" w:type="dxa"/>
          </w:tcPr>
          <w:p w14:paraId="2B1F49B4" w14:textId="77777777" w:rsidR="00E719AF" w:rsidRDefault="00E719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696E4A" w14:textId="3F2EEE4E" w:rsidR="00E719AF" w:rsidRDefault="00E719AF" w:rsidP="00E719AF">
            <w:pPr>
              <w:spacing w:line="36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Cargo:  ______________________________________________________________</w:t>
            </w:r>
          </w:p>
          <w:p w14:paraId="16B90080" w14:textId="77777777" w:rsidR="00E719AF" w:rsidRDefault="00E719AF" w:rsidP="00E719AF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</w:p>
          <w:p w14:paraId="5254EC77" w14:textId="66AD95D6" w:rsidR="00E719AF" w:rsidRDefault="00E719AF" w:rsidP="00E719AF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Assinatura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 _____________________________________________________________</w:t>
            </w:r>
          </w:p>
          <w:p w14:paraId="162ED344" w14:textId="77777777" w:rsidR="0070119B" w:rsidRDefault="0070119B" w:rsidP="00E719AF">
            <w:pPr>
              <w:spacing w:line="360" w:lineRule="auto"/>
            </w:pPr>
          </w:p>
          <w:p w14:paraId="71D2A917" w14:textId="6F5774DA" w:rsidR="00E719AF" w:rsidRDefault="00E719AF" w:rsidP="0070119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Data: ____/ ___/ _____</w:t>
            </w:r>
          </w:p>
          <w:p w14:paraId="7F2EA96E" w14:textId="77777777" w:rsidR="00E719AF" w:rsidRDefault="00E719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376A6B4" w14:textId="77777777" w:rsidR="00E719AF" w:rsidRDefault="00E719AF">
      <w:pPr>
        <w:rPr>
          <w:rFonts w:ascii="Arial" w:hAnsi="Arial" w:cs="Arial"/>
          <w:b/>
          <w:bCs/>
          <w:sz w:val="20"/>
          <w:szCs w:val="20"/>
        </w:rPr>
      </w:pPr>
    </w:p>
    <w:p w14:paraId="1CA29358" w14:textId="77777777" w:rsidR="00E719AF" w:rsidRDefault="00E719AF">
      <w:pPr>
        <w:rPr>
          <w:rFonts w:ascii="Arial" w:hAnsi="Arial" w:cs="Arial"/>
          <w:b/>
          <w:bCs/>
          <w:sz w:val="20"/>
          <w:szCs w:val="20"/>
        </w:rPr>
      </w:pPr>
    </w:p>
    <w:p w14:paraId="70D2776A" w14:textId="77777777" w:rsidR="00FE1A08" w:rsidRDefault="00FE1A08">
      <w:pPr>
        <w:jc w:val="both"/>
      </w:pPr>
    </w:p>
    <w:sectPr w:rsidR="00FE1A08" w:rsidSect="00AF5C9F">
      <w:headerReference w:type="default" r:id="rId6"/>
      <w:pgSz w:w="11906" w:h="16838"/>
      <w:pgMar w:top="1107" w:right="1700" w:bottom="1417" w:left="1701" w:header="43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8E70C" w14:textId="77777777" w:rsidR="00F642AC" w:rsidRDefault="00F642AC">
      <w:r>
        <w:separator/>
      </w:r>
    </w:p>
  </w:endnote>
  <w:endnote w:type="continuationSeparator" w:id="0">
    <w:p w14:paraId="6C4C3909" w14:textId="77777777" w:rsidR="00F642AC" w:rsidRDefault="00F64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auto"/>
    <w:pitch w:val="variable"/>
    <w:sig w:usb0="80000287" w:usb1="28CF3C52" w:usb2="00000016" w:usb3="00000000" w:csb0="0004001F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2BB23C" w14:textId="77777777" w:rsidR="00F642AC" w:rsidRDefault="00F642AC">
      <w:r>
        <w:separator/>
      </w:r>
    </w:p>
  </w:footnote>
  <w:footnote w:type="continuationSeparator" w:id="0">
    <w:p w14:paraId="3273F9F4" w14:textId="77777777" w:rsidR="00F642AC" w:rsidRDefault="00F642A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3F5D8" w14:textId="77777777" w:rsidR="00FE1A08" w:rsidRDefault="006E679A">
    <w:pPr>
      <w:pStyle w:val="Cabealho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val="pt-PT" w:eastAsia="pt-PT"/>
      </w:rPr>
      <w:drawing>
        <wp:inline distT="0" distB="0" distL="0" distR="0" wp14:anchorId="494E3023" wp14:editId="57997F09">
          <wp:extent cx="457200" cy="4699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alphaModFix amt="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99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FE1A08">
      <w:rPr>
        <w:rFonts w:ascii="Arial" w:hAnsi="Arial" w:cs="Arial"/>
        <w:sz w:val="16"/>
        <w:szCs w:val="16"/>
      </w:rPr>
      <w:tab/>
    </w:r>
    <w:r w:rsidR="00FE1A08">
      <w:rPr>
        <w:rFonts w:ascii="Arial" w:hAnsi="Arial" w:cs="Arial"/>
        <w:sz w:val="16"/>
        <w:szCs w:val="16"/>
      </w:rPr>
      <w:tab/>
    </w:r>
  </w:p>
  <w:p w14:paraId="7E3B2C1E" w14:textId="77777777" w:rsidR="00FE1A08" w:rsidRPr="00BD7A25" w:rsidRDefault="00FE1A08" w:rsidP="00BD7A25">
    <w:pPr>
      <w:pStyle w:val="Cabealho"/>
      <w:jc w:val="center"/>
      <w:rPr>
        <w:rFonts w:ascii="Arial" w:hAnsi="Arial" w:cs="Arial"/>
        <w:b/>
        <w:sz w:val="22"/>
        <w:szCs w:val="22"/>
      </w:rPr>
    </w:pPr>
    <w:r w:rsidRPr="00BD7A25">
      <w:rPr>
        <w:rFonts w:ascii="Arial" w:hAnsi="Arial" w:cs="Arial"/>
        <w:b/>
        <w:sz w:val="22"/>
        <w:szCs w:val="22"/>
      </w:rPr>
      <w:t>Agrupamento de Escolas Gil Eanes</w:t>
    </w:r>
  </w:p>
  <w:p w14:paraId="3F187422" w14:textId="77777777" w:rsidR="00FE1A08" w:rsidRDefault="00FE1A08">
    <w:pPr>
      <w:pStyle w:val="Cabealho"/>
      <w:tabs>
        <w:tab w:val="right" w:pos="9540"/>
      </w:tabs>
      <w:ind w:right="-1036"/>
      <w:rPr>
        <w:rFonts w:ascii="Arial" w:hAnsi="Arial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A25"/>
    <w:rsid w:val="000344C5"/>
    <w:rsid w:val="000F3E2A"/>
    <w:rsid w:val="001110D3"/>
    <w:rsid w:val="001139CA"/>
    <w:rsid w:val="001A4DE9"/>
    <w:rsid w:val="0025215D"/>
    <w:rsid w:val="002C031E"/>
    <w:rsid w:val="003F32E5"/>
    <w:rsid w:val="00443D52"/>
    <w:rsid w:val="00490FB0"/>
    <w:rsid w:val="004A2714"/>
    <w:rsid w:val="004E13AF"/>
    <w:rsid w:val="00503905"/>
    <w:rsid w:val="00515CC1"/>
    <w:rsid w:val="00530DAE"/>
    <w:rsid w:val="005424DD"/>
    <w:rsid w:val="00563EE0"/>
    <w:rsid w:val="00587702"/>
    <w:rsid w:val="006C37AC"/>
    <w:rsid w:val="006E679A"/>
    <w:rsid w:val="0070119B"/>
    <w:rsid w:val="00760F4D"/>
    <w:rsid w:val="007E5ACA"/>
    <w:rsid w:val="007F75D6"/>
    <w:rsid w:val="00804E2E"/>
    <w:rsid w:val="00842D61"/>
    <w:rsid w:val="00867581"/>
    <w:rsid w:val="008A64DA"/>
    <w:rsid w:val="00900D57"/>
    <w:rsid w:val="00904CD4"/>
    <w:rsid w:val="009344C0"/>
    <w:rsid w:val="009B0DCD"/>
    <w:rsid w:val="009C73AB"/>
    <w:rsid w:val="00A33A3C"/>
    <w:rsid w:val="00A67561"/>
    <w:rsid w:val="00A805BD"/>
    <w:rsid w:val="00AF5C9F"/>
    <w:rsid w:val="00B834F4"/>
    <w:rsid w:val="00BA67B5"/>
    <w:rsid w:val="00BD7A25"/>
    <w:rsid w:val="00C17BE6"/>
    <w:rsid w:val="00D11CF8"/>
    <w:rsid w:val="00D84BF7"/>
    <w:rsid w:val="00E23D7D"/>
    <w:rsid w:val="00E47DDE"/>
    <w:rsid w:val="00E54D98"/>
    <w:rsid w:val="00E719AF"/>
    <w:rsid w:val="00F642AC"/>
    <w:rsid w:val="00F6513B"/>
    <w:rsid w:val="00FC70F0"/>
    <w:rsid w:val="00FE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AB71A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suppressAutoHyphens/>
    </w:pPr>
    <w:rPr>
      <w:kern w:val="1"/>
      <w:sz w:val="24"/>
      <w:szCs w:val="24"/>
      <w:lang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Tipodeletrapredefinidodopargrafo1">
    <w:name w:val="Tipo de letra predefinido do parágrafo1"/>
  </w:style>
  <w:style w:type="character" w:customStyle="1" w:styleId="CabealhoCarcter">
    <w:name w:val="Cabeçalho Carácter"/>
    <w:rPr>
      <w:rFonts w:ascii="Times New Roman" w:eastAsia="Times New Roman" w:hAnsi="Times New Roman" w:cs="Times New Roman"/>
      <w:sz w:val="24"/>
      <w:szCs w:val="24"/>
    </w:rPr>
  </w:style>
  <w:style w:type="character" w:customStyle="1" w:styleId="RodapCarcter">
    <w:name w:val="Rodapé Carácter"/>
    <w:rPr>
      <w:rFonts w:ascii="Times New Roman" w:eastAsia="Times New Roman" w:hAnsi="Times New Roman" w:cs="Times New Roman"/>
      <w:sz w:val="24"/>
      <w:szCs w:val="24"/>
    </w:rPr>
  </w:style>
  <w:style w:type="character" w:customStyle="1" w:styleId="TextodebaloCarcter">
    <w:name w:val="Texto de balão Carácter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Tipodeletrapredefinidodopargrafo1"/>
  </w:style>
  <w:style w:type="character" w:customStyle="1" w:styleId="BalloonTextChar">
    <w:name w:val="Balloon Text Char"/>
    <w:rPr>
      <w:rFonts w:ascii="Tahoma" w:eastAsia="Times New Roman" w:hAnsi="Tahoma" w:cs="Tahoma"/>
      <w:sz w:val="16"/>
      <w:szCs w:val="16"/>
    </w:rPr>
  </w:style>
  <w:style w:type="character" w:customStyle="1" w:styleId="FooterChar">
    <w:name w:val="Footer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Tipodeletrapredefinidodopargrafo2">
    <w:name w:val="Tipo de letra predefinido do parágrafo2"/>
  </w:style>
  <w:style w:type="paragraph" w:customStyle="1" w:styleId="Ttulo1">
    <w:name w:val="Título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pPr>
      <w:suppressLineNumbers/>
    </w:pPr>
    <w:rPr>
      <w:rFonts w:cs="Lucida Sans"/>
    </w:rPr>
  </w:style>
  <w:style w:type="paragraph" w:styleId="Cabealho">
    <w:name w:val="header"/>
    <w:basedOn w:val="Normal"/>
    <w:rPr>
      <w:lang w:val="x-none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lang w:val="x-none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Textodebalo1">
    <w:name w:val="Texto de balão1"/>
    <w:basedOn w:val="Normal"/>
    <w:rPr>
      <w:rFonts w:ascii="Tahoma" w:hAnsi="Tahoma" w:cs="Tahoma"/>
      <w:sz w:val="16"/>
      <w:szCs w:val="16"/>
      <w:lang w:val="x-none"/>
    </w:rPr>
  </w:style>
  <w:style w:type="table" w:styleId="Tabelacomgrelha">
    <w:name w:val="Table Grid"/>
    <w:basedOn w:val="Tabelanormal"/>
    <w:uiPriority w:val="59"/>
    <w:rsid w:val="00804E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530DAE"/>
    <w:pPr>
      <w:suppressAutoHyphens/>
    </w:pPr>
    <w:rPr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abelagloria/Desktop/Documentos%20Pag.%20Agrupamento/5-RTP-Modelo%20com%20tomada%20de%20conhecimento%20Direc&#807;a&#771;o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5-RTP-Modelo com tomada de conhecimento Direção.dotx</Template>
  <TotalTime>7</TotalTime>
  <Pages>4</Pages>
  <Words>803</Words>
  <Characters>4339</Characters>
  <Application>Microsoft Macintosh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DAS NECESSIDADES EDUCATIVAS ESPECIAIS</vt:lpstr>
    </vt:vector>
  </TitlesOfParts>
  <Company/>
  <LinksUpToDate>false</LinksUpToDate>
  <CharactersWithSpaces>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DAS NECESSIDADES EDUCATIVAS ESPECIAIS</dc:title>
  <dc:subject/>
  <dc:creator>Anabela Glória</dc:creator>
  <cp:keywords/>
  <cp:lastModifiedBy>Anabela Glória</cp:lastModifiedBy>
  <cp:revision>6</cp:revision>
  <cp:lastPrinted>2015-01-21T16:18:00Z</cp:lastPrinted>
  <dcterms:created xsi:type="dcterms:W3CDTF">2017-10-12T13:00:00Z</dcterms:created>
  <dcterms:modified xsi:type="dcterms:W3CDTF">2017-10-14T14:05:00Z</dcterms:modified>
</cp:coreProperties>
</file>