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AC1" w:rsidRPr="002F4AF6" w:rsidRDefault="006462C7" w:rsidP="002F4AF6">
      <w:pPr>
        <w:jc w:val="center"/>
        <w:rPr>
          <w:rFonts w:ascii="Comic Sans MS" w:hAnsi="Comic Sans MS"/>
          <w:sz w:val="28"/>
          <w:szCs w:val="28"/>
        </w:rPr>
      </w:pPr>
      <w:bookmarkStart w:id="0" w:name="_GoBack"/>
      <w:bookmarkEnd w:id="0"/>
      <w:r>
        <w:rPr>
          <w:rFonts w:ascii="Comic Sans MS" w:hAnsi="Comic Sans MS"/>
          <w:b/>
          <w:sz w:val="28"/>
          <w:szCs w:val="28"/>
        </w:rPr>
        <w:t>E</w:t>
      </w:r>
      <w:r w:rsidR="003A197B">
        <w:rPr>
          <w:rFonts w:ascii="Comic Sans MS" w:hAnsi="Comic Sans MS"/>
          <w:b/>
          <w:sz w:val="28"/>
          <w:szCs w:val="28"/>
        </w:rPr>
        <w:t>QUIPA DE AVALIAÇÃO ESPECIALIZADA</w:t>
      </w:r>
    </w:p>
    <w:p w:rsidR="002F4AF6" w:rsidRDefault="002B0FC2" w:rsidP="002F4AF6">
      <w:pPr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pt-PT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09B1E50" wp14:editId="4CD4BF4D">
                <wp:simplePos x="0" y="0"/>
                <wp:positionH relativeFrom="column">
                  <wp:posOffset>1257300</wp:posOffset>
                </wp:positionH>
                <wp:positionV relativeFrom="paragraph">
                  <wp:posOffset>71120</wp:posOffset>
                </wp:positionV>
                <wp:extent cx="4229100" cy="396240"/>
                <wp:effectExtent l="12700" t="7620" r="25400" b="2794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29100" cy="39624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4236" w:rsidRPr="001B123B" w:rsidRDefault="00A33AC1" w:rsidP="002F4AF6">
                            <w:pPr>
                              <w:jc w:val="center"/>
                              <w:rPr>
                                <w:rFonts w:ascii="Franklin Gothic Medium" w:hAnsi="Franklin Gothic Medium"/>
                                <w:color w:val="FFFFFF"/>
                                <w:sz w:val="36"/>
                                <w:szCs w:val="36"/>
                              </w:rPr>
                            </w:pPr>
                            <w:r w:rsidRPr="001B123B">
                              <w:rPr>
                                <w:rFonts w:ascii="Franklin Gothic Medium" w:hAnsi="Franklin Gothic Medium"/>
                                <w:color w:val="FFFFFF"/>
                                <w:sz w:val="36"/>
                                <w:szCs w:val="36"/>
                              </w:rPr>
                              <w:t>Registo de contactos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99pt;margin-top:5.6pt;width:333pt;height:31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" fillcolor="silver" strokeweight="3pt">
                <v:stroke linestyle="thinThin"/>
                <v:textbox>
                  <w:txbxContent>
                    <w:p w:rsidR="00DC4236" w:rsidRPr="001B123B" w:rsidRDefault="00A33AC1" w:rsidP="002F4AF6">
                      <w:pPr>
                        <w:jc w:val="center"/>
                        <w:rPr>
                          <w:rFonts w:ascii="Franklin Gothic Medium" w:hAnsi="Franklin Gothic Medium"/>
                          <w:color w:val="FFFFFF"/>
                          <w:sz w:val="36"/>
                          <w:szCs w:val="36"/>
                        </w:rPr>
                      </w:pPr>
                      <w:r w:rsidRPr="001B123B">
                        <w:rPr>
                          <w:rFonts w:ascii="Franklin Gothic Medium" w:hAnsi="Franklin Gothic Medium"/>
                          <w:color w:val="FFFFFF"/>
                          <w:sz w:val="36"/>
                          <w:szCs w:val="36"/>
                        </w:rPr>
                        <w:t>Registo de contactos</w:t>
                      </w:r>
                    </w:p>
                  </w:txbxContent>
                </v:textbox>
              </v:shape>
            </w:pict>
          </mc:Fallback>
        </mc:AlternateContent>
      </w:r>
    </w:p>
    <w:p w:rsidR="002F4AF6" w:rsidRDefault="002F4AF6" w:rsidP="001B123B">
      <w:pPr>
        <w:spacing w:line="360" w:lineRule="auto"/>
        <w:rPr>
          <w:rFonts w:ascii="Comic Sans MS" w:hAnsi="Comic Sans MS"/>
          <w:sz w:val="24"/>
          <w:szCs w:val="24"/>
        </w:rPr>
      </w:pPr>
    </w:p>
    <w:p w:rsidR="00A33AC1" w:rsidRDefault="001F068F" w:rsidP="001B123B">
      <w:pPr>
        <w:spacing w:line="36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Nome do aluno: _____________________________________     Ano:__ Turma: _____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84"/>
        <w:gridCol w:w="4801"/>
        <w:gridCol w:w="1256"/>
        <w:gridCol w:w="1329"/>
      </w:tblGrid>
      <w:tr w:rsidR="001F068F" w:rsidRPr="00407FC6" w:rsidTr="001F068F">
        <w:tc>
          <w:tcPr>
            <w:tcW w:w="1571" w:type="pct"/>
            <w:shd w:val="clear" w:color="auto" w:fill="BFBFBF"/>
          </w:tcPr>
          <w:p w:rsidR="001F068F" w:rsidRPr="00407FC6" w:rsidRDefault="001F068F" w:rsidP="00407FC6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407FC6">
              <w:rPr>
                <w:rFonts w:ascii="Comic Sans MS" w:hAnsi="Comic Sans MS"/>
                <w:sz w:val="24"/>
                <w:szCs w:val="24"/>
              </w:rPr>
              <w:t>Contacto com…</w:t>
            </w:r>
          </w:p>
        </w:tc>
        <w:tc>
          <w:tcPr>
            <w:tcW w:w="2229" w:type="pct"/>
            <w:shd w:val="clear" w:color="auto" w:fill="BFBFBF"/>
          </w:tcPr>
          <w:p w:rsidR="001F068F" w:rsidRPr="00407FC6" w:rsidRDefault="001F068F" w:rsidP="00407FC6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407FC6">
              <w:rPr>
                <w:rFonts w:ascii="Comic Sans MS" w:hAnsi="Comic Sans MS"/>
                <w:sz w:val="24"/>
                <w:szCs w:val="24"/>
              </w:rPr>
              <w:t>Assunto</w:t>
            </w:r>
          </w:p>
        </w:tc>
        <w:tc>
          <w:tcPr>
            <w:tcW w:w="583" w:type="pct"/>
            <w:shd w:val="clear" w:color="auto" w:fill="BFBFBF"/>
          </w:tcPr>
          <w:p w:rsidR="001F068F" w:rsidRPr="00407FC6" w:rsidRDefault="001F068F" w:rsidP="00407FC6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407FC6">
              <w:rPr>
                <w:rFonts w:ascii="Comic Sans MS" w:hAnsi="Comic Sans MS"/>
                <w:sz w:val="24"/>
                <w:szCs w:val="24"/>
              </w:rPr>
              <w:t>Data</w:t>
            </w:r>
          </w:p>
        </w:tc>
        <w:tc>
          <w:tcPr>
            <w:tcW w:w="617" w:type="pct"/>
            <w:shd w:val="clear" w:color="auto" w:fill="BFBFBF"/>
          </w:tcPr>
          <w:p w:rsidR="001F068F" w:rsidRPr="00407FC6" w:rsidRDefault="001F068F" w:rsidP="00407FC6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407FC6">
              <w:rPr>
                <w:rFonts w:ascii="Comic Sans MS" w:hAnsi="Comic Sans MS"/>
                <w:sz w:val="24"/>
                <w:szCs w:val="24"/>
              </w:rPr>
              <w:t>Rúbrica</w:t>
            </w:r>
          </w:p>
        </w:tc>
      </w:tr>
      <w:tr w:rsidR="001F068F" w:rsidRPr="00407FC6" w:rsidTr="001F068F">
        <w:trPr>
          <w:trHeight w:val="581"/>
        </w:trPr>
        <w:tc>
          <w:tcPr>
            <w:tcW w:w="1571" w:type="pct"/>
          </w:tcPr>
          <w:p w:rsidR="001F068F" w:rsidRPr="001B123B" w:rsidRDefault="001F068F" w:rsidP="00407FC6">
            <w:pPr>
              <w:spacing w:line="360" w:lineRule="auto"/>
              <w:jc w:val="both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2229" w:type="pct"/>
          </w:tcPr>
          <w:p w:rsidR="001F068F" w:rsidRDefault="001F068F" w:rsidP="00407FC6">
            <w:pPr>
              <w:spacing w:line="360" w:lineRule="auto"/>
              <w:jc w:val="both"/>
              <w:rPr>
                <w:rFonts w:ascii="Comic Sans MS" w:hAnsi="Comic Sans MS"/>
                <w:sz w:val="24"/>
                <w:szCs w:val="24"/>
              </w:rPr>
            </w:pPr>
          </w:p>
          <w:p w:rsidR="001F068F" w:rsidRDefault="001F068F" w:rsidP="00407FC6">
            <w:pPr>
              <w:spacing w:line="360" w:lineRule="auto"/>
              <w:jc w:val="both"/>
              <w:rPr>
                <w:rFonts w:ascii="Comic Sans MS" w:hAnsi="Comic Sans MS"/>
                <w:sz w:val="24"/>
                <w:szCs w:val="24"/>
              </w:rPr>
            </w:pPr>
          </w:p>
          <w:p w:rsidR="001F068F" w:rsidRPr="001B123B" w:rsidRDefault="001F068F" w:rsidP="00407FC6">
            <w:pPr>
              <w:spacing w:line="360" w:lineRule="auto"/>
              <w:jc w:val="both"/>
              <w:rPr>
                <w:rFonts w:ascii="Comic Sans MS" w:hAnsi="Comic Sans MS"/>
              </w:rPr>
            </w:pPr>
          </w:p>
        </w:tc>
        <w:tc>
          <w:tcPr>
            <w:tcW w:w="583" w:type="pct"/>
          </w:tcPr>
          <w:p w:rsidR="001F068F" w:rsidRPr="00407FC6" w:rsidRDefault="001F068F" w:rsidP="00407FC6">
            <w:pPr>
              <w:spacing w:line="360" w:lineRule="auto"/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17" w:type="pct"/>
          </w:tcPr>
          <w:p w:rsidR="001F068F" w:rsidRPr="00407FC6" w:rsidRDefault="001F068F" w:rsidP="00407FC6">
            <w:pPr>
              <w:spacing w:line="360" w:lineRule="auto"/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F068F" w:rsidRPr="00407FC6" w:rsidTr="001F068F">
        <w:tc>
          <w:tcPr>
            <w:tcW w:w="1571" w:type="pct"/>
          </w:tcPr>
          <w:p w:rsidR="001F068F" w:rsidRPr="001B123B" w:rsidRDefault="001F068F" w:rsidP="00407FC6">
            <w:pPr>
              <w:spacing w:line="360" w:lineRule="auto"/>
              <w:jc w:val="both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2229" w:type="pct"/>
          </w:tcPr>
          <w:p w:rsidR="001F068F" w:rsidRDefault="001F068F" w:rsidP="00407FC6">
            <w:pPr>
              <w:spacing w:line="360" w:lineRule="auto"/>
              <w:jc w:val="both"/>
              <w:rPr>
                <w:rFonts w:ascii="Comic Sans MS" w:hAnsi="Comic Sans MS"/>
                <w:sz w:val="24"/>
                <w:szCs w:val="24"/>
              </w:rPr>
            </w:pPr>
          </w:p>
          <w:p w:rsidR="001F068F" w:rsidRDefault="001F068F" w:rsidP="00407FC6">
            <w:pPr>
              <w:spacing w:line="360" w:lineRule="auto"/>
              <w:jc w:val="both"/>
              <w:rPr>
                <w:rFonts w:ascii="Comic Sans MS" w:hAnsi="Comic Sans MS"/>
                <w:sz w:val="24"/>
                <w:szCs w:val="24"/>
              </w:rPr>
            </w:pPr>
          </w:p>
          <w:p w:rsidR="001F068F" w:rsidRPr="00407FC6" w:rsidRDefault="001F068F" w:rsidP="00407FC6">
            <w:pPr>
              <w:spacing w:line="360" w:lineRule="auto"/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83" w:type="pct"/>
          </w:tcPr>
          <w:p w:rsidR="001F068F" w:rsidRPr="00407FC6" w:rsidRDefault="001F068F" w:rsidP="00407FC6">
            <w:pPr>
              <w:spacing w:line="360" w:lineRule="auto"/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17" w:type="pct"/>
          </w:tcPr>
          <w:p w:rsidR="001F068F" w:rsidRPr="00407FC6" w:rsidRDefault="001F068F" w:rsidP="00407FC6">
            <w:pPr>
              <w:spacing w:line="360" w:lineRule="auto"/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F068F" w:rsidRPr="00407FC6" w:rsidTr="001F068F">
        <w:tc>
          <w:tcPr>
            <w:tcW w:w="1571" w:type="pct"/>
          </w:tcPr>
          <w:p w:rsidR="001F068F" w:rsidRPr="001B123B" w:rsidRDefault="001F068F" w:rsidP="00407FC6">
            <w:pPr>
              <w:spacing w:line="360" w:lineRule="auto"/>
              <w:jc w:val="both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2229" w:type="pct"/>
          </w:tcPr>
          <w:p w:rsidR="001F068F" w:rsidRDefault="001F068F" w:rsidP="00407FC6">
            <w:pPr>
              <w:spacing w:line="360" w:lineRule="auto"/>
              <w:jc w:val="both"/>
              <w:rPr>
                <w:rFonts w:ascii="Comic Sans MS" w:hAnsi="Comic Sans MS"/>
                <w:sz w:val="24"/>
                <w:szCs w:val="24"/>
              </w:rPr>
            </w:pPr>
          </w:p>
          <w:p w:rsidR="001F068F" w:rsidRDefault="001F068F" w:rsidP="00407FC6">
            <w:pPr>
              <w:spacing w:line="360" w:lineRule="auto"/>
              <w:jc w:val="both"/>
              <w:rPr>
                <w:rFonts w:ascii="Comic Sans MS" w:hAnsi="Comic Sans MS"/>
                <w:sz w:val="24"/>
                <w:szCs w:val="24"/>
              </w:rPr>
            </w:pPr>
          </w:p>
          <w:p w:rsidR="001F068F" w:rsidRPr="00407FC6" w:rsidRDefault="001F068F" w:rsidP="00407FC6">
            <w:pPr>
              <w:spacing w:line="360" w:lineRule="auto"/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83" w:type="pct"/>
          </w:tcPr>
          <w:p w:rsidR="001F068F" w:rsidRPr="00407FC6" w:rsidRDefault="001F068F" w:rsidP="00407FC6">
            <w:pPr>
              <w:spacing w:line="360" w:lineRule="auto"/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17" w:type="pct"/>
          </w:tcPr>
          <w:p w:rsidR="001F068F" w:rsidRPr="00407FC6" w:rsidRDefault="001F068F" w:rsidP="00407FC6">
            <w:pPr>
              <w:spacing w:line="360" w:lineRule="auto"/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F068F" w:rsidRPr="00407FC6" w:rsidTr="001F068F">
        <w:tc>
          <w:tcPr>
            <w:tcW w:w="1571" w:type="pct"/>
          </w:tcPr>
          <w:p w:rsidR="001F068F" w:rsidRPr="001B123B" w:rsidRDefault="001F068F" w:rsidP="00407FC6">
            <w:pPr>
              <w:spacing w:line="360" w:lineRule="auto"/>
              <w:jc w:val="both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2229" w:type="pct"/>
          </w:tcPr>
          <w:p w:rsidR="001F068F" w:rsidRDefault="001F068F" w:rsidP="00407FC6">
            <w:pPr>
              <w:spacing w:line="360" w:lineRule="auto"/>
              <w:jc w:val="both"/>
              <w:rPr>
                <w:rFonts w:ascii="Comic Sans MS" w:hAnsi="Comic Sans MS"/>
                <w:sz w:val="24"/>
                <w:szCs w:val="24"/>
              </w:rPr>
            </w:pPr>
          </w:p>
          <w:p w:rsidR="001F068F" w:rsidRDefault="001F068F" w:rsidP="00407FC6">
            <w:pPr>
              <w:spacing w:line="360" w:lineRule="auto"/>
              <w:jc w:val="both"/>
              <w:rPr>
                <w:rFonts w:ascii="Comic Sans MS" w:hAnsi="Comic Sans MS"/>
                <w:sz w:val="24"/>
                <w:szCs w:val="24"/>
              </w:rPr>
            </w:pPr>
          </w:p>
          <w:p w:rsidR="001F068F" w:rsidRPr="00407FC6" w:rsidRDefault="001F068F" w:rsidP="00407FC6">
            <w:pPr>
              <w:spacing w:line="360" w:lineRule="auto"/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83" w:type="pct"/>
          </w:tcPr>
          <w:p w:rsidR="001F068F" w:rsidRPr="00407FC6" w:rsidRDefault="001F068F" w:rsidP="00407FC6">
            <w:pPr>
              <w:spacing w:line="360" w:lineRule="auto"/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17" w:type="pct"/>
          </w:tcPr>
          <w:p w:rsidR="001F068F" w:rsidRPr="00407FC6" w:rsidRDefault="001F068F" w:rsidP="00407FC6">
            <w:pPr>
              <w:spacing w:line="360" w:lineRule="auto"/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F068F" w:rsidRPr="00407FC6" w:rsidTr="001F068F">
        <w:tc>
          <w:tcPr>
            <w:tcW w:w="1571" w:type="pct"/>
          </w:tcPr>
          <w:p w:rsidR="001F068F" w:rsidRPr="001B123B" w:rsidRDefault="001F068F" w:rsidP="00407FC6">
            <w:pPr>
              <w:spacing w:line="360" w:lineRule="auto"/>
              <w:jc w:val="both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2229" w:type="pct"/>
          </w:tcPr>
          <w:p w:rsidR="001F068F" w:rsidRDefault="001F068F" w:rsidP="00407FC6">
            <w:pPr>
              <w:spacing w:line="360" w:lineRule="auto"/>
              <w:jc w:val="both"/>
              <w:rPr>
                <w:rFonts w:ascii="Comic Sans MS" w:hAnsi="Comic Sans MS"/>
                <w:sz w:val="24"/>
                <w:szCs w:val="24"/>
              </w:rPr>
            </w:pPr>
          </w:p>
          <w:p w:rsidR="001F068F" w:rsidRDefault="001F068F" w:rsidP="00407FC6">
            <w:pPr>
              <w:spacing w:line="360" w:lineRule="auto"/>
              <w:jc w:val="both"/>
              <w:rPr>
                <w:rFonts w:ascii="Comic Sans MS" w:hAnsi="Comic Sans MS"/>
                <w:sz w:val="24"/>
                <w:szCs w:val="24"/>
              </w:rPr>
            </w:pPr>
          </w:p>
          <w:p w:rsidR="001F068F" w:rsidRPr="00407FC6" w:rsidRDefault="001F068F" w:rsidP="00407FC6">
            <w:pPr>
              <w:spacing w:line="360" w:lineRule="auto"/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83" w:type="pct"/>
          </w:tcPr>
          <w:p w:rsidR="001F068F" w:rsidRPr="00407FC6" w:rsidRDefault="001F068F" w:rsidP="00407FC6">
            <w:pPr>
              <w:spacing w:line="360" w:lineRule="auto"/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17" w:type="pct"/>
          </w:tcPr>
          <w:p w:rsidR="001F068F" w:rsidRPr="00407FC6" w:rsidRDefault="001F068F" w:rsidP="00407FC6">
            <w:pPr>
              <w:spacing w:line="360" w:lineRule="auto"/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F068F" w:rsidRPr="00407FC6" w:rsidTr="001F068F">
        <w:tc>
          <w:tcPr>
            <w:tcW w:w="1571" w:type="pct"/>
          </w:tcPr>
          <w:p w:rsidR="001F068F" w:rsidRPr="001B123B" w:rsidRDefault="001F068F" w:rsidP="00407FC6">
            <w:pPr>
              <w:spacing w:line="360" w:lineRule="auto"/>
              <w:jc w:val="both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2229" w:type="pct"/>
          </w:tcPr>
          <w:p w:rsidR="001F068F" w:rsidRDefault="001F068F" w:rsidP="00407FC6">
            <w:pPr>
              <w:spacing w:line="360" w:lineRule="auto"/>
              <w:jc w:val="both"/>
              <w:rPr>
                <w:rFonts w:ascii="Comic Sans MS" w:hAnsi="Comic Sans MS"/>
                <w:sz w:val="24"/>
                <w:szCs w:val="24"/>
              </w:rPr>
            </w:pPr>
          </w:p>
          <w:p w:rsidR="001F068F" w:rsidRDefault="001F068F" w:rsidP="00407FC6">
            <w:pPr>
              <w:spacing w:line="360" w:lineRule="auto"/>
              <w:jc w:val="both"/>
              <w:rPr>
                <w:rFonts w:ascii="Comic Sans MS" w:hAnsi="Comic Sans MS"/>
                <w:sz w:val="24"/>
                <w:szCs w:val="24"/>
              </w:rPr>
            </w:pPr>
          </w:p>
          <w:p w:rsidR="001F068F" w:rsidRPr="00407FC6" w:rsidRDefault="001F068F" w:rsidP="00407FC6">
            <w:pPr>
              <w:spacing w:line="360" w:lineRule="auto"/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83" w:type="pct"/>
          </w:tcPr>
          <w:p w:rsidR="001F068F" w:rsidRPr="00407FC6" w:rsidRDefault="001F068F" w:rsidP="00407FC6">
            <w:pPr>
              <w:spacing w:line="360" w:lineRule="auto"/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17" w:type="pct"/>
          </w:tcPr>
          <w:p w:rsidR="001F068F" w:rsidRPr="00407FC6" w:rsidRDefault="001F068F" w:rsidP="00407FC6">
            <w:pPr>
              <w:spacing w:line="360" w:lineRule="auto"/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F068F" w:rsidRPr="00407FC6" w:rsidTr="001F068F">
        <w:tc>
          <w:tcPr>
            <w:tcW w:w="1571" w:type="pct"/>
          </w:tcPr>
          <w:p w:rsidR="001F068F" w:rsidRPr="001B123B" w:rsidRDefault="001F068F" w:rsidP="00407FC6">
            <w:pPr>
              <w:spacing w:line="360" w:lineRule="auto"/>
              <w:jc w:val="both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2229" w:type="pct"/>
          </w:tcPr>
          <w:p w:rsidR="001F068F" w:rsidRDefault="001F068F" w:rsidP="00407FC6">
            <w:pPr>
              <w:spacing w:line="360" w:lineRule="auto"/>
              <w:jc w:val="both"/>
              <w:rPr>
                <w:rFonts w:ascii="Comic Sans MS" w:hAnsi="Comic Sans MS"/>
                <w:sz w:val="24"/>
                <w:szCs w:val="24"/>
              </w:rPr>
            </w:pPr>
          </w:p>
          <w:p w:rsidR="001F068F" w:rsidRDefault="001F068F" w:rsidP="00407FC6">
            <w:pPr>
              <w:spacing w:line="360" w:lineRule="auto"/>
              <w:jc w:val="both"/>
              <w:rPr>
                <w:rFonts w:ascii="Comic Sans MS" w:hAnsi="Comic Sans MS"/>
                <w:sz w:val="24"/>
                <w:szCs w:val="24"/>
              </w:rPr>
            </w:pPr>
          </w:p>
          <w:p w:rsidR="001F068F" w:rsidRPr="00407FC6" w:rsidRDefault="001F068F" w:rsidP="00407FC6">
            <w:pPr>
              <w:spacing w:line="360" w:lineRule="auto"/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83" w:type="pct"/>
          </w:tcPr>
          <w:p w:rsidR="001F068F" w:rsidRPr="00407FC6" w:rsidRDefault="001F068F" w:rsidP="00407FC6">
            <w:pPr>
              <w:spacing w:line="360" w:lineRule="auto"/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17" w:type="pct"/>
          </w:tcPr>
          <w:p w:rsidR="001F068F" w:rsidRPr="00407FC6" w:rsidRDefault="001F068F" w:rsidP="00407FC6">
            <w:pPr>
              <w:spacing w:line="360" w:lineRule="auto"/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F068F" w:rsidRPr="00407FC6" w:rsidTr="001F068F">
        <w:tc>
          <w:tcPr>
            <w:tcW w:w="1571" w:type="pct"/>
          </w:tcPr>
          <w:p w:rsidR="001F068F" w:rsidRPr="001B123B" w:rsidRDefault="001F068F" w:rsidP="00407FC6">
            <w:pPr>
              <w:spacing w:line="360" w:lineRule="auto"/>
              <w:jc w:val="both"/>
              <w:rPr>
                <w:rFonts w:ascii="Comic Sans MS" w:hAnsi="Comic Sans MS"/>
                <w:sz w:val="22"/>
                <w:szCs w:val="22"/>
              </w:rPr>
            </w:pPr>
          </w:p>
          <w:p w:rsidR="001F068F" w:rsidRPr="001B123B" w:rsidRDefault="001F068F" w:rsidP="00407FC6">
            <w:pPr>
              <w:spacing w:line="360" w:lineRule="auto"/>
              <w:jc w:val="both"/>
              <w:rPr>
                <w:rFonts w:ascii="Comic Sans MS" w:hAnsi="Comic Sans MS"/>
                <w:sz w:val="22"/>
                <w:szCs w:val="22"/>
              </w:rPr>
            </w:pPr>
          </w:p>
          <w:p w:rsidR="001F068F" w:rsidRPr="001B123B" w:rsidRDefault="001F068F" w:rsidP="00407FC6">
            <w:pPr>
              <w:spacing w:line="360" w:lineRule="auto"/>
              <w:jc w:val="both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2229" w:type="pct"/>
          </w:tcPr>
          <w:p w:rsidR="001F068F" w:rsidRDefault="001F068F" w:rsidP="00407FC6">
            <w:pPr>
              <w:spacing w:line="360" w:lineRule="auto"/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83" w:type="pct"/>
          </w:tcPr>
          <w:p w:rsidR="001F068F" w:rsidRPr="00407FC6" w:rsidRDefault="001F068F" w:rsidP="00407FC6">
            <w:pPr>
              <w:spacing w:line="360" w:lineRule="auto"/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17" w:type="pct"/>
          </w:tcPr>
          <w:p w:rsidR="001F068F" w:rsidRPr="00407FC6" w:rsidRDefault="001F068F" w:rsidP="00407FC6">
            <w:pPr>
              <w:spacing w:line="360" w:lineRule="auto"/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F068F" w:rsidRPr="00407FC6" w:rsidTr="008B6714">
        <w:tc>
          <w:tcPr>
            <w:tcW w:w="1571" w:type="pct"/>
            <w:shd w:val="clear" w:color="auto" w:fill="BFBFBF"/>
          </w:tcPr>
          <w:p w:rsidR="001F068F" w:rsidRPr="00407FC6" w:rsidRDefault="001F068F" w:rsidP="008B6714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407FC6">
              <w:rPr>
                <w:rFonts w:ascii="Comic Sans MS" w:hAnsi="Comic Sans MS"/>
                <w:sz w:val="24"/>
                <w:szCs w:val="24"/>
              </w:rPr>
              <w:lastRenderedPageBreak/>
              <w:t>Contacto com…</w:t>
            </w:r>
          </w:p>
        </w:tc>
        <w:tc>
          <w:tcPr>
            <w:tcW w:w="2229" w:type="pct"/>
            <w:shd w:val="clear" w:color="auto" w:fill="BFBFBF"/>
          </w:tcPr>
          <w:p w:rsidR="001F068F" w:rsidRPr="00407FC6" w:rsidRDefault="001F068F" w:rsidP="008B6714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407FC6">
              <w:rPr>
                <w:rFonts w:ascii="Comic Sans MS" w:hAnsi="Comic Sans MS"/>
                <w:sz w:val="24"/>
                <w:szCs w:val="24"/>
              </w:rPr>
              <w:t>Assunto</w:t>
            </w:r>
          </w:p>
        </w:tc>
        <w:tc>
          <w:tcPr>
            <w:tcW w:w="583" w:type="pct"/>
            <w:shd w:val="clear" w:color="auto" w:fill="BFBFBF"/>
          </w:tcPr>
          <w:p w:rsidR="001F068F" w:rsidRPr="00407FC6" w:rsidRDefault="001F068F" w:rsidP="008B6714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407FC6">
              <w:rPr>
                <w:rFonts w:ascii="Comic Sans MS" w:hAnsi="Comic Sans MS"/>
                <w:sz w:val="24"/>
                <w:szCs w:val="24"/>
              </w:rPr>
              <w:t>Data</w:t>
            </w:r>
          </w:p>
        </w:tc>
        <w:tc>
          <w:tcPr>
            <w:tcW w:w="617" w:type="pct"/>
            <w:shd w:val="clear" w:color="auto" w:fill="BFBFBF"/>
          </w:tcPr>
          <w:p w:rsidR="001F068F" w:rsidRPr="00407FC6" w:rsidRDefault="001F068F" w:rsidP="008B6714">
            <w:pPr>
              <w:spacing w:line="36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407FC6">
              <w:rPr>
                <w:rFonts w:ascii="Comic Sans MS" w:hAnsi="Comic Sans MS"/>
                <w:sz w:val="24"/>
                <w:szCs w:val="24"/>
              </w:rPr>
              <w:t>Rúbrica</w:t>
            </w:r>
          </w:p>
        </w:tc>
      </w:tr>
      <w:tr w:rsidR="001F068F" w:rsidRPr="00407FC6" w:rsidTr="008B6714">
        <w:trPr>
          <w:trHeight w:val="581"/>
        </w:trPr>
        <w:tc>
          <w:tcPr>
            <w:tcW w:w="1571" w:type="pct"/>
          </w:tcPr>
          <w:p w:rsidR="001F068F" w:rsidRPr="001B123B" w:rsidRDefault="001F068F" w:rsidP="008B6714">
            <w:pPr>
              <w:spacing w:line="360" w:lineRule="auto"/>
              <w:jc w:val="both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2229" w:type="pct"/>
          </w:tcPr>
          <w:p w:rsidR="001F068F" w:rsidRPr="001B123B" w:rsidRDefault="001F068F" w:rsidP="008B6714">
            <w:pPr>
              <w:spacing w:line="360" w:lineRule="auto"/>
              <w:jc w:val="both"/>
              <w:rPr>
                <w:rFonts w:ascii="Comic Sans MS" w:hAnsi="Comic Sans MS"/>
                <w:sz w:val="22"/>
                <w:szCs w:val="22"/>
              </w:rPr>
            </w:pPr>
          </w:p>
          <w:p w:rsidR="001F068F" w:rsidRPr="001B123B" w:rsidRDefault="001F068F" w:rsidP="008B6714">
            <w:pPr>
              <w:spacing w:line="360" w:lineRule="auto"/>
              <w:jc w:val="both"/>
              <w:rPr>
                <w:rFonts w:ascii="Comic Sans MS" w:hAnsi="Comic Sans MS"/>
                <w:sz w:val="22"/>
                <w:szCs w:val="22"/>
              </w:rPr>
            </w:pPr>
          </w:p>
          <w:p w:rsidR="001F068F" w:rsidRPr="001B123B" w:rsidRDefault="001F068F" w:rsidP="008B6714">
            <w:pPr>
              <w:spacing w:line="360" w:lineRule="auto"/>
              <w:jc w:val="both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583" w:type="pct"/>
          </w:tcPr>
          <w:p w:rsidR="001F068F" w:rsidRPr="001B123B" w:rsidRDefault="001F068F" w:rsidP="008B6714">
            <w:pPr>
              <w:spacing w:line="360" w:lineRule="auto"/>
              <w:jc w:val="both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617" w:type="pct"/>
          </w:tcPr>
          <w:p w:rsidR="001F068F" w:rsidRPr="001B123B" w:rsidRDefault="001F068F" w:rsidP="008B6714">
            <w:pPr>
              <w:spacing w:line="360" w:lineRule="auto"/>
              <w:jc w:val="both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1F068F" w:rsidRPr="00407FC6" w:rsidTr="008B6714">
        <w:tc>
          <w:tcPr>
            <w:tcW w:w="1571" w:type="pct"/>
          </w:tcPr>
          <w:p w:rsidR="001F068F" w:rsidRPr="001B123B" w:rsidRDefault="001F068F" w:rsidP="008B6714">
            <w:pPr>
              <w:spacing w:line="360" w:lineRule="auto"/>
              <w:jc w:val="both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2229" w:type="pct"/>
          </w:tcPr>
          <w:p w:rsidR="001F068F" w:rsidRPr="001B123B" w:rsidRDefault="001F068F" w:rsidP="008B6714">
            <w:pPr>
              <w:spacing w:line="360" w:lineRule="auto"/>
              <w:jc w:val="both"/>
              <w:rPr>
                <w:rFonts w:ascii="Comic Sans MS" w:hAnsi="Comic Sans MS"/>
                <w:sz w:val="22"/>
                <w:szCs w:val="22"/>
              </w:rPr>
            </w:pPr>
          </w:p>
          <w:p w:rsidR="001F068F" w:rsidRPr="001B123B" w:rsidRDefault="001F068F" w:rsidP="008B6714">
            <w:pPr>
              <w:spacing w:line="360" w:lineRule="auto"/>
              <w:jc w:val="both"/>
              <w:rPr>
                <w:rFonts w:ascii="Comic Sans MS" w:hAnsi="Comic Sans MS"/>
                <w:sz w:val="22"/>
                <w:szCs w:val="22"/>
              </w:rPr>
            </w:pPr>
          </w:p>
          <w:p w:rsidR="001F068F" w:rsidRPr="001B123B" w:rsidRDefault="001F068F" w:rsidP="008B6714">
            <w:pPr>
              <w:spacing w:line="360" w:lineRule="auto"/>
              <w:jc w:val="both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583" w:type="pct"/>
          </w:tcPr>
          <w:p w:rsidR="001F068F" w:rsidRPr="001B123B" w:rsidRDefault="001F068F" w:rsidP="008B6714">
            <w:pPr>
              <w:spacing w:line="360" w:lineRule="auto"/>
              <w:jc w:val="both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617" w:type="pct"/>
          </w:tcPr>
          <w:p w:rsidR="001F068F" w:rsidRPr="001B123B" w:rsidRDefault="001F068F" w:rsidP="008B6714">
            <w:pPr>
              <w:spacing w:line="360" w:lineRule="auto"/>
              <w:jc w:val="both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1F068F" w:rsidRPr="00407FC6" w:rsidTr="008B6714">
        <w:tc>
          <w:tcPr>
            <w:tcW w:w="1571" w:type="pct"/>
          </w:tcPr>
          <w:p w:rsidR="001F068F" w:rsidRPr="001B123B" w:rsidRDefault="001F068F" w:rsidP="008B6714">
            <w:pPr>
              <w:spacing w:line="360" w:lineRule="auto"/>
              <w:jc w:val="both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2229" w:type="pct"/>
          </w:tcPr>
          <w:p w:rsidR="001F068F" w:rsidRPr="001B123B" w:rsidRDefault="001F068F" w:rsidP="008B6714">
            <w:pPr>
              <w:spacing w:line="360" w:lineRule="auto"/>
              <w:jc w:val="both"/>
              <w:rPr>
                <w:rFonts w:ascii="Comic Sans MS" w:hAnsi="Comic Sans MS"/>
                <w:sz w:val="22"/>
                <w:szCs w:val="22"/>
              </w:rPr>
            </w:pPr>
          </w:p>
          <w:p w:rsidR="001F068F" w:rsidRPr="001B123B" w:rsidRDefault="001F068F" w:rsidP="008B6714">
            <w:pPr>
              <w:spacing w:line="360" w:lineRule="auto"/>
              <w:jc w:val="both"/>
              <w:rPr>
                <w:rFonts w:ascii="Comic Sans MS" w:hAnsi="Comic Sans MS"/>
                <w:sz w:val="22"/>
                <w:szCs w:val="22"/>
              </w:rPr>
            </w:pPr>
          </w:p>
          <w:p w:rsidR="001F068F" w:rsidRPr="001B123B" w:rsidRDefault="001F068F" w:rsidP="008B6714">
            <w:pPr>
              <w:spacing w:line="360" w:lineRule="auto"/>
              <w:jc w:val="both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583" w:type="pct"/>
          </w:tcPr>
          <w:p w:rsidR="001F068F" w:rsidRPr="001B123B" w:rsidRDefault="001F068F" w:rsidP="008B6714">
            <w:pPr>
              <w:spacing w:line="360" w:lineRule="auto"/>
              <w:jc w:val="both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617" w:type="pct"/>
          </w:tcPr>
          <w:p w:rsidR="001F068F" w:rsidRPr="001B123B" w:rsidRDefault="001F068F" w:rsidP="008B6714">
            <w:pPr>
              <w:spacing w:line="360" w:lineRule="auto"/>
              <w:jc w:val="both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1F068F" w:rsidRPr="00407FC6" w:rsidTr="008B6714">
        <w:tc>
          <w:tcPr>
            <w:tcW w:w="1571" w:type="pct"/>
          </w:tcPr>
          <w:p w:rsidR="001F068F" w:rsidRPr="001B123B" w:rsidRDefault="001F068F" w:rsidP="008B6714">
            <w:pPr>
              <w:spacing w:line="360" w:lineRule="auto"/>
              <w:jc w:val="both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2229" w:type="pct"/>
          </w:tcPr>
          <w:p w:rsidR="001F068F" w:rsidRPr="001B123B" w:rsidRDefault="001F068F" w:rsidP="008B6714">
            <w:pPr>
              <w:spacing w:line="360" w:lineRule="auto"/>
              <w:jc w:val="both"/>
              <w:rPr>
                <w:rFonts w:ascii="Comic Sans MS" w:hAnsi="Comic Sans MS"/>
                <w:sz w:val="22"/>
                <w:szCs w:val="22"/>
              </w:rPr>
            </w:pPr>
          </w:p>
          <w:p w:rsidR="001F068F" w:rsidRPr="001B123B" w:rsidRDefault="001F068F" w:rsidP="008B6714">
            <w:pPr>
              <w:spacing w:line="360" w:lineRule="auto"/>
              <w:jc w:val="both"/>
              <w:rPr>
                <w:rFonts w:ascii="Comic Sans MS" w:hAnsi="Comic Sans MS"/>
                <w:sz w:val="22"/>
                <w:szCs w:val="22"/>
              </w:rPr>
            </w:pPr>
          </w:p>
          <w:p w:rsidR="001F068F" w:rsidRPr="001B123B" w:rsidRDefault="001F068F" w:rsidP="008B6714">
            <w:pPr>
              <w:spacing w:line="360" w:lineRule="auto"/>
              <w:jc w:val="both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583" w:type="pct"/>
          </w:tcPr>
          <w:p w:rsidR="001F068F" w:rsidRPr="001B123B" w:rsidRDefault="001F068F" w:rsidP="008B6714">
            <w:pPr>
              <w:spacing w:line="360" w:lineRule="auto"/>
              <w:jc w:val="both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617" w:type="pct"/>
          </w:tcPr>
          <w:p w:rsidR="001F068F" w:rsidRPr="001B123B" w:rsidRDefault="001F068F" w:rsidP="008B6714">
            <w:pPr>
              <w:spacing w:line="360" w:lineRule="auto"/>
              <w:jc w:val="both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1F068F" w:rsidRPr="00407FC6" w:rsidTr="008B6714">
        <w:tc>
          <w:tcPr>
            <w:tcW w:w="1571" w:type="pct"/>
          </w:tcPr>
          <w:p w:rsidR="001F068F" w:rsidRPr="001B123B" w:rsidRDefault="001F068F" w:rsidP="008B6714">
            <w:pPr>
              <w:spacing w:line="360" w:lineRule="auto"/>
              <w:jc w:val="both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2229" w:type="pct"/>
          </w:tcPr>
          <w:p w:rsidR="001F068F" w:rsidRPr="001B123B" w:rsidRDefault="001F068F" w:rsidP="008B6714">
            <w:pPr>
              <w:spacing w:line="360" w:lineRule="auto"/>
              <w:jc w:val="both"/>
              <w:rPr>
                <w:rFonts w:ascii="Comic Sans MS" w:hAnsi="Comic Sans MS"/>
                <w:sz w:val="22"/>
                <w:szCs w:val="22"/>
              </w:rPr>
            </w:pPr>
          </w:p>
          <w:p w:rsidR="001F068F" w:rsidRPr="001B123B" w:rsidRDefault="001F068F" w:rsidP="008B6714">
            <w:pPr>
              <w:spacing w:line="360" w:lineRule="auto"/>
              <w:jc w:val="both"/>
              <w:rPr>
                <w:rFonts w:ascii="Comic Sans MS" w:hAnsi="Comic Sans MS"/>
                <w:sz w:val="22"/>
                <w:szCs w:val="22"/>
              </w:rPr>
            </w:pPr>
          </w:p>
          <w:p w:rsidR="001F068F" w:rsidRPr="001B123B" w:rsidRDefault="001F068F" w:rsidP="008B6714">
            <w:pPr>
              <w:spacing w:line="360" w:lineRule="auto"/>
              <w:jc w:val="both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583" w:type="pct"/>
          </w:tcPr>
          <w:p w:rsidR="001F068F" w:rsidRPr="001B123B" w:rsidRDefault="001F068F" w:rsidP="008B6714">
            <w:pPr>
              <w:spacing w:line="360" w:lineRule="auto"/>
              <w:jc w:val="both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617" w:type="pct"/>
          </w:tcPr>
          <w:p w:rsidR="001F068F" w:rsidRPr="001B123B" w:rsidRDefault="001F068F" w:rsidP="008B6714">
            <w:pPr>
              <w:spacing w:line="360" w:lineRule="auto"/>
              <w:jc w:val="both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1F068F" w:rsidRPr="00407FC6" w:rsidTr="008B6714">
        <w:tc>
          <w:tcPr>
            <w:tcW w:w="1571" w:type="pct"/>
          </w:tcPr>
          <w:p w:rsidR="001F068F" w:rsidRPr="001B123B" w:rsidRDefault="001F068F" w:rsidP="008B6714">
            <w:pPr>
              <w:spacing w:line="360" w:lineRule="auto"/>
              <w:jc w:val="both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2229" w:type="pct"/>
          </w:tcPr>
          <w:p w:rsidR="001F068F" w:rsidRPr="001B123B" w:rsidRDefault="001F068F" w:rsidP="008B6714">
            <w:pPr>
              <w:spacing w:line="360" w:lineRule="auto"/>
              <w:jc w:val="both"/>
              <w:rPr>
                <w:rFonts w:ascii="Comic Sans MS" w:hAnsi="Comic Sans MS"/>
                <w:sz w:val="22"/>
                <w:szCs w:val="22"/>
              </w:rPr>
            </w:pPr>
          </w:p>
          <w:p w:rsidR="001F068F" w:rsidRPr="001B123B" w:rsidRDefault="001F068F" w:rsidP="008B6714">
            <w:pPr>
              <w:spacing w:line="360" w:lineRule="auto"/>
              <w:jc w:val="both"/>
              <w:rPr>
                <w:rFonts w:ascii="Comic Sans MS" w:hAnsi="Comic Sans MS"/>
                <w:sz w:val="22"/>
                <w:szCs w:val="22"/>
              </w:rPr>
            </w:pPr>
          </w:p>
          <w:p w:rsidR="001F068F" w:rsidRPr="001B123B" w:rsidRDefault="001F068F" w:rsidP="008B6714">
            <w:pPr>
              <w:spacing w:line="360" w:lineRule="auto"/>
              <w:jc w:val="both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583" w:type="pct"/>
          </w:tcPr>
          <w:p w:rsidR="001F068F" w:rsidRPr="001B123B" w:rsidRDefault="001F068F" w:rsidP="008B6714">
            <w:pPr>
              <w:spacing w:line="360" w:lineRule="auto"/>
              <w:jc w:val="both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617" w:type="pct"/>
          </w:tcPr>
          <w:p w:rsidR="001F068F" w:rsidRPr="001B123B" w:rsidRDefault="001F068F" w:rsidP="008B6714">
            <w:pPr>
              <w:spacing w:line="360" w:lineRule="auto"/>
              <w:jc w:val="both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1F068F" w:rsidRPr="00407FC6" w:rsidTr="008B6714">
        <w:tc>
          <w:tcPr>
            <w:tcW w:w="1571" w:type="pct"/>
          </w:tcPr>
          <w:p w:rsidR="001F068F" w:rsidRPr="001B123B" w:rsidRDefault="001F068F" w:rsidP="008B6714">
            <w:pPr>
              <w:spacing w:line="360" w:lineRule="auto"/>
              <w:jc w:val="both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2229" w:type="pct"/>
          </w:tcPr>
          <w:p w:rsidR="001F068F" w:rsidRPr="001B123B" w:rsidRDefault="001F068F" w:rsidP="008B6714">
            <w:pPr>
              <w:spacing w:line="360" w:lineRule="auto"/>
              <w:jc w:val="both"/>
              <w:rPr>
                <w:rFonts w:ascii="Comic Sans MS" w:hAnsi="Comic Sans MS"/>
                <w:sz w:val="22"/>
                <w:szCs w:val="22"/>
              </w:rPr>
            </w:pPr>
          </w:p>
          <w:p w:rsidR="001F068F" w:rsidRPr="001B123B" w:rsidRDefault="001F068F" w:rsidP="008B6714">
            <w:pPr>
              <w:spacing w:line="360" w:lineRule="auto"/>
              <w:jc w:val="both"/>
              <w:rPr>
                <w:rFonts w:ascii="Comic Sans MS" w:hAnsi="Comic Sans MS"/>
                <w:sz w:val="22"/>
                <w:szCs w:val="22"/>
              </w:rPr>
            </w:pPr>
          </w:p>
          <w:p w:rsidR="001F068F" w:rsidRPr="001B123B" w:rsidRDefault="001F068F" w:rsidP="008B6714">
            <w:pPr>
              <w:spacing w:line="360" w:lineRule="auto"/>
              <w:jc w:val="both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583" w:type="pct"/>
          </w:tcPr>
          <w:p w:rsidR="001F068F" w:rsidRPr="001B123B" w:rsidRDefault="001F068F" w:rsidP="008B6714">
            <w:pPr>
              <w:spacing w:line="360" w:lineRule="auto"/>
              <w:jc w:val="both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617" w:type="pct"/>
          </w:tcPr>
          <w:p w:rsidR="001F068F" w:rsidRPr="001B123B" w:rsidRDefault="001F068F" w:rsidP="008B6714">
            <w:pPr>
              <w:spacing w:line="360" w:lineRule="auto"/>
              <w:jc w:val="both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1F068F" w:rsidRPr="00407FC6" w:rsidTr="008B6714">
        <w:tc>
          <w:tcPr>
            <w:tcW w:w="1571" w:type="pct"/>
          </w:tcPr>
          <w:p w:rsidR="001F068F" w:rsidRPr="001B123B" w:rsidRDefault="001F068F" w:rsidP="008B6714">
            <w:pPr>
              <w:spacing w:line="360" w:lineRule="auto"/>
              <w:jc w:val="both"/>
              <w:rPr>
                <w:rFonts w:ascii="Comic Sans MS" w:hAnsi="Comic Sans MS"/>
                <w:sz w:val="22"/>
                <w:szCs w:val="22"/>
              </w:rPr>
            </w:pPr>
          </w:p>
          <w:p w:rsidR="001F068F" w:rsidRPr="001B123B" w:rsidRDefault="001F068F" w:rsidP="008B6714">
            <w:pPr>
              <w:spacing w:line="360" w:lineRule="auto"/>
              <w:jc w:val="both"/>
              <w:rPr>
                <w:rFonts w:ascii="Comic Sans MS" w:hAnsi="Comic Sans MS"/>
                <w:sz w:val="22"/>
                <w:szCs w:val="22"/>
              </w:rPr>
            </w:pPr>
          </w:p>
          <w:p w:rsidR="001F068F" w:rsidRPr="001B123B" w:rsidRDefault="001F068F" w:rsidP="008B6714">
            <w:pPr>
              <w:spacing w:line="360" w:lineRule="auto"/>
              <w:jc w:val="both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2229" w:type="pct"/>
          </w:tcPr>
          <w:p w:rsidR="001F068F" w:rsidRPr="001B123B" w:rsidRDefault="001F068F" w:rsidP="008B6714">
            <w:pPr>
              <w:spacing w:line="360" w:lineRule="auto"/>
              <w:jc w:val="both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583" w:type="pct"/>
          </w:tcPr>
          <w:p w:rsidR="001F068F" w:rsidRPr="001B123B" w:rsidRDefault="001F068F" w:rsidP="008B6714">
            <w:pPr>
              <w:spacing w:line="360" w:lineRule="auto"/>
              <w:jc w:val="both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617" w:type="pct"/>
          </w:tcPr>
          <w:p w:rsidR="001F068F" w:rsidRPr="001B123B" w:rsidRDefault="001F068F" w:rsidP="008B6714">
            <w:pPr>
              <w:spacing w:line="360" w:lineRule="auto"/>
              <w:jc w:val="both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1F068F" w:rsidRPr="00407FC6" w:rsidTr="008B6714">
        <w:tc>
          <w:tcPr>
            <w:tcW w:w="1571" w:type="pct"/>
          </w:tcPr>
          <w:p w:rsidR="001F068F" w:rsidRPr="001B123B" w:rsidRDefault="001F068F" w:rsidP="008B6714">
            <w:pPr>
              <w:spacing w:line="360" w:lineRule="auto"/>
              <w:jc w:val="both"/>
              <w:rPr>
                <w:rFonts w:ascii="Comic Sans MS" w:hAnsi="Comic Sans MS"/>
                <w:sz w:val="22"/>
                <w:szCs w:val="22"/>
              </w:rPr>
            </w:pPr>
          </w:p>
          <w:p w:rsidR="001F068F" w:rsidRPr="001B123B" w:rsidRDefault="001F068F" w:rsidP="008B6714">
            <w:pPr>
              <w:spacing w:line="360" w:lineRule="auto"/>
              <w:jc w:val="both"/>
              <w:rPr>
                <w:rFonts w:ascii="Comic Sans MS" w:hAnsi="Comic Sans MS"/>
                <w:sz w:val="22"/>
                <w:szCs w:val="22"/>
              </w:rPr>
            </w:pPr>
          </w:p>
          <w:p w:rsidR="001F068F" w:rsidRPr="001B123B" w:rsidRDefault="001F068F" w:rsidP="008B6714">
            <w:pPr>
              <w:spacing w:line="360" w:lineRule="auto"/>
              <w:jc w:val="both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2229" w:type="pct"/>
          </w:tcPr>
          <w:p w:rsidR="001F068F" w:rsidRPr="001B123B" w:rsidRDefault="001F068F" w:rsidP="008B6714">
            <w:pPr>
              <w:spacing w:line="360" w:lineRule="auto"/>
              <w:jc w:val="both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583" w:type="pct"/>
          </w:tcPr>
          <w:p w:rsidR="001F068F" w:rsidRPr="001B123B" w:rsidRDefault="001F068F" w:rsidP="008B6714">
            <w:pPr>
              <w:spacing w:line="360" w:lineRule="auto"/>
              <w:jc w:val="both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617" w:type="pct"/>
          </w:tcPr>
          <w:p w:rsidR="001F068F" w:rsidRPr="001B123B" w:rsidRDefault="001F068F" w:rsidP="008B6714">
            <w:pPr>
              <w:spacing w:line="360" w:lineRule="auto"/>
              <w:jc w:val="both"/>
              <w:rPr>
                <w:rFonts w:ascii="Comic Sans MS" w:hAnsi="Comic Sans MS"/>
                <w:sz w:val="22"/>
                <w:szCs w:val="22"/>
              </w:rPr>
            </w:pPr>
          </w:p>
        </w:tc>
      </w:tr>
    </w:tbl>
    <w:p w:rsidR="00A54CCD" w:rsidRPr="002F4AF6" w:rsidRDefault="00A54CCD" w:rsidP="00ED6F48">
      <w:pPr>
        <w:spacing w:line="360" w:lineRule="auto"/>
        <w:jc w:val="both"/>
        <w:rPr>
          <w:rFonts w:ascii="Comic Sans MS" w:hAnsi="Comic Sans MS"/>
          <w:sz w:val="24"/>
          <w:szCs w:val="24"/>
        </w:rPr>
      </w:pPr>
    </w:p>
    <w:sectPr w:rsidR="00A54CCD" w:rsidRPr="002F4AF6" w:rsidSect="002F4AF6">
      <w:headerReference w:type="default" r:id="rId7"/>
      <w:footerReference w:type="default" r:id="rId8"/>
      <w:pgSz w:w="11909" w:h="16834" w:code="9"/>
      <w:pgMar w:top="992" w:right="635" w:bottom="851" w:left="720" w:header="34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7CD9" w:rsidRDefault="00547CD9">
      <w:r>
        <w:separator/>
      </w:r>
    </w:p>
  </w:endnote>
  <w:endnote w:type="continuationSeparator" w:id="0">
    <w:p w:rsidR="00547CD9" w:rsidRDefault="00547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236" w:rsidRPr="00B45637" w:rsidRDefault="00DC4236" w:rsidP="002F4AF6">
    <w:pPr>
      <w:pStyle w:val="Rodap"/>
      <w:rPr>
        <w:rFonts w:ascii="Arial" w:hAnsi="Arial" w:cs="Arial"/>
        <w:sz w:val="22"/>
        <w:szCs w:val="22"/>
        <w:lang w:val="fr-FR"/>
      </w:rPr>
    </w:pPr>
    <w:r w:rsidRPr="00B45637">
      <w:rPr>
        <w:rFonts w:ascii="Arial" w:hAnsi="Arial" w:cs="Arial"/>
        <w:sz w:val="22"/>
        <w:szCs w:val="22"/>
        <w:lang w:val="fr-FR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7CD9" w:rsidRDefault="00547CD9">
      <w:r>
        <w:separator/>
      </w:r>
    </w:p>
  </w:footnote>
  <w:footnote w:type="continuationSeparator" w:id="0">
    <w:p w:rsidR="00547CD9" w:rsidRDefault="00547C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236" w:rsidRDefault="002B0FC2" w:rsidP="006462C7">
    <w:pPr>
      <w:pStyle w:val="Cabealho"/>
    </w:pPr>
    <w:r w:rsidRPr="005B29B8">
      <w:rPr>
        <w:noProof/>
        <w:lang w:val="pt-PT" w:eastAsia="pt-PT"/>
      </w:rPr>
      <w:drawing>
        <wp:anchor distT="0" distB="0" distL="114300" distR="114300" simplePos="0" relativeHeight="251657216" behindDoc="1" locked="0" layoutInCell="1" allowOverlap="1" wp14:anchorId="0D7F2F9C" wp14:editId="109387C9">
          <wp:simplePos x="0" y="0"/>
          <wp:positionH relativeFrom="column">
            <wp:posOffset>5257800</wp:posOffset>
          </wp:positionH>
          <wp:positionV relativeFrom="paragraph">
            <wp:posOffset>-43180</wp:posOffset>
          </wp:positionV>
          <wp:extent cx="1257300" cy="460375"/>
          <wp:effectExtent l="0" t="0" r="12700" b="0"/>
          <wp:wrapNone/>
          <wp:docPr id="5" name="Imagem 5" descr="h1_logo_me_final_v8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h1_logo_me_final_v8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460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C4236">
      <w:t xml:space="preserve">  Dire</w:t>
    </w:r>
    <w:r w:rsidR="00DC4236" w:rsidRPr="005B29B8">
      <w:t>ção Regional de Educação do</w:t>
    </w:r>
    <w:r>
      <w:rPr>
        <w:noProof/>
        <w:lang w:val="pt-PT" w:eastAsia="pt-PT"/>
      </w:rPr>
      <w:drawing>
        <wp:anchor distT="0" distB="0" distL="114300" distR="114300" simplePos="0" relativeHeight="251658240" behindDoc="1" locked="0" layoutInCell="1" allowOverlap="1" wp14:anchorId="635232FC" wp14:editId="2810BB29">
          <wp:simplePos x="0" y="0"/>
          <wp:positionH relativeFrom="column">
            <wp:posOffset>7700010</wp:posOffset>
          </wp:positionH>
          <wp:positionV relativeFrom="paragraph">
            <wp:posOffset>-27305</wp:posOffset>
          </wp:positionV>
          <wp:extent cx="1256665" cy="457200"/>
          <wp:effectExtent l="0" t="0" r="0" b="0"/>
          <wp:wrapNone/>
          <wp:docPr id="6" name="Imagem 86" descr="h1_logo_me_final_v8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86" descr="h1_logo_me_final_v8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6665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C4236">
      <w:t xml:space="preserve"> Algarve</w:t>
    </w:r>
  </w:p>
  <w:p w:rsidR="001B123B" w:rsidRPr="001B123B" w:rsidRDefault="00DC4236" w:rsidP="001B123B">
    <w:pPr>
      <w:pStyle w:val="Cabealho"/>
      <w:rPr>
        <w:b/>
        <w:lang w:val="pt-PT"/>
      </w:rPr>
    </w:pPr>
    <w:r>
      <w:rPr>
        <w:b/>
      </w:rPr>
      <w:t xml:space="preserve">Agrupamento de Escolas Gil Eanes     </w:t>
    </w:r>
  </w:p>
  <w:p w:rsidR="001B123B" w:rsidRPr="001B123B" w:rsidRDefault="001B123B" w:rsidP="001B123B">
    <w:pPr>
      <w:jc w:val="center"/>
      <w:rPr>
        <w:rFonts w:ascii="Calibri" w:hAnsi="Calibri"/>
        <w:b/>
        <w:sz w:val="18"/>
        <w:szCs w:val="18"/>
        <w:lang w:eastAsia="pt-PT"/>
      </w:rPr>
    </w:pPr>
  </w:p>
  <w:p w:rsidR="001B123B" w:rsidRPr="001B123B" w:rsidRDefault="001B123B" w:rsidP="001B123B">
    <w:pPr>
      <w:tabs>
        <w:tab w:val="center" w:pos="4252"/>
        <w:tab w:val="right" w:pos="8504"/>
      </w:tabs>
      <w:jc w:val="right"/>
      <w:rPr>
        <w:sz w:val="16"/>
        <w:szCs w:val="16"/>
        <w:lang w:val="x-none" w:eastAsia="x-none"/>
      </w:rPr>
    </w:pPr>
    <w:r>
      <w:rPr>
        <w:sz w:val="16"/>
        <w:szCs w:val="16"/>
        <w:lang w:val="x-none" w:eastAsia="x-none"/>
      </w:rPr>
      <w:t xml:space="preserve">Modelo EE – </w:t>
    </w:r>
    <w:r>
      <w:rPr>
        <w:sz w:val="16"/>
        <w:szCs w:val="16"/>
        <w:lang w:eastAsia="x-none"/>
      </w:rPr>
      <w:t>nº1</w:t>
    </w:r>
    <w:r w:rsidRPr="001B123B">
      <w:rPr>
        <w:sz w:val="16"/>
        <w:szCs w:val="16"/>
        <w:lang w:val="x-none" w:eastAsia="x-none"/>
      </w:rPr>
      <w:t xml:space="preserve">3          </w:t>
    </w:r>
  </w:p>
  <w:p w:rsidR="001B123B" w:rsidRPr="001B123B" w:rsidRDefault="001B123B" w:rsidP="006462C7">
    <w:pPr>
      <w:pStyle w:val="Cabealho"/>
      <w:rPr>
        <w:lang w:val="pt-PT"/>
      </w:rPr>
    </w:pPr>
  </w:p>
  <w:p w:rsidR="00DC4236" w:rsidRDefault="00DC4236" w:rsidP="002F4AF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654"/>
    <w:rsid w:val="00030B70"/>
    <w:rsid w:val="001B123B"/>
    <w:rsid w:val="001F068F"/>
    <w:rsid w:val="00251654"/>
    <w:rsid w:val="002665D3"/>
    <w:rsid w:val="002B0FC2"/>
    <w:rsid w:val="002F4AF6"/>
    <w:rsid w:val="003A197B"/>
    <w:rsid w:val="00407FC6"/>
    <w:rsid w:val="0047356A"/>
    <w:rsid w:val="00524A84"/>
    <w:rsid w:val="00547CD9"/>
    <w:rsid w:val="00563A1D"/>
    <w:rsid w:val="006462C7"/>
    <w:rsid w:val="006D653F"/>
    <w:rsid w:val="007235C8"/>
    <w:rsid w:val="00826FC8"/>
    <w:rsid w:val="008B6714"/>
    <w:rsid w:val="009116E6"/>
    <w:rsid w:val="00994F12"/>
    <w:rsid w:val="009D0F97"/>
    <w:rsid w:val="009F6D3E"/>
    <w:rsid w:val="00A046AE"/>
    <w:rsid w:val="00A21C0D"/>
    <w:rsid w:val="00A33AC1"/>
    <w:rsid w:val="00A54CCD"/>
    <w:rsid w:val="00AF370E"/>
    <w:rsid w:val="00B30F58"/>
    <w:rsid w:val="00B71984"/>
    <w:rsid w:val="00C62E47"/>
    <w:rsid w:val="00C7452B"/>
    <w:rsid w:val="00CA0C51"/>
    <w:rsid w:val="00D67D48"/>
    <w:rsid w:val="00DC4236"/>
    <w:rsid w:val="00DC7F93"/>
    <w:rsid w:val="00DE4AD9"/>
    <w:rsid w:val="00EB4CB0"/>
    <w:rsid w:val="00EC2A11"/>
    <w:rsid w:val="00ED6F48"/>
    <w:rsid w:val="00F90C7F"/>
    <w:rsid w:val="00FF5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2126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F4AF6"/>
    <w:rPr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rsid w:val="002F4AF6"/>
    <w:pPr>
      <w:tabs>
        <w:tab w:val="center" w:pos="4252"/>
        <w:tab w:val="right" w:pos="8504"/>
      </w:tabs>
    </w:pPr>
    <w:rPr>
      <w:lang w:val="x-none"/>
    </w:rPr>
  </w:style>
  <w:style w:type="paragraph" w:styleId="Rodap">
    <w:name w:val="footer"/>
    <w:basedOn w:val="Normal"/>
    <w:rsid w:val="002F4AF6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link w:val="Cabealho"/>
    <w:rsid w:val="006462C7"/>
    <w:rPr>
      <w:lang w:eastAsia="en-US" w:bidi="ar-SA"/>
    </w:rPr>
  </w:style>
  <w:style w:type="table" w:styleId="Tabelacomgrelha">
    <w:name w:val="Table Grid"/>
    <w:basedOn w:val="Tabelanormal"/>
    <w:rsid w:val="00A33A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F4AF6"/>
    <w:rPr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rsid w:val="002F4AF6"/>
    <w:pPr>
      <w:tabs>
        <w:tab w:val="center" w:pos="4252"/>
        <w:tab w:val="right" w:pos="8504"/>
      </w:tabs>
    </w:pPr>
    <w:rPr>
      <w:lang w:val="x-none"/>
    </w:rPr>
  </w:style>
  <w:style w:type="paragraph" w:styleId="Rodap">
    <w:name w:val="footer"/>
    <w:basedOn w:val="Normal"/>
    <w:rsid w:val="002F4AF6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link w:val="Cabealho"/>
    <w:rsid w:val="006462C7"/>
    <w:rPr>
      <w:lang w:eastAsia="en-US" w:bidi="ar-SA"/>
    </w:rPr>
  </w:style>
  <w:style w:type="table" w:styleId="Tabelacomgrelha">
    <w:name w:val="Table Grid"/>
    <w:basedOn w:val="Tabelanormal"/>
    <w:rsid w:val="00A33A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49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%20B%20NAUS\Desktop\documentosdeeeparacolocarnapgina\Registo%20de%20contactos%20com%20EE%20e%20prof.%20-%20Mod.%2013.dotx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Registo de contactos com EE e prof. - Mod. 13</Template>
  <TotalTime>1</TotalTime>
  <Pages>2</Pages>
  <Words>47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Agrupamento Vertical de Escolas das Naus</vt:lpstr>
    </vt:vector>
  </TitlesOfParts>
  <Company>Escola Basic do 1º ciclo de Lagos nº2</Company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Agrupamento Vertical de Escolas das Naus</dc:title>
  <dc:creator>E B NAUS</dc:creator>
  <cp:lastModifiedBy>E B NAUS</cp:lastModifiedBy>
  <cp:revision>1</cp:revision>
  <cp:lastPrinted>2009-10-08T13:07:00Z</cp:lastPrinted>
  <dcterms:created xsi:type="dcterms:W3CDTF">2017-10-24T15:41:00Z</dcterms:created>
  <dcterms:modified xsi:type="dcterms:W3CDTF">2017-10-24T15:42:00Z</dcterms:modified>
</cp:coreProperties>
</file>